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185" w14:textId="0FC8284D" w:rsidR="00001618" w:rsidRPr="006C6455" w:rsidRDefault="00001618" w:rsidP="006C6455">
      <w:pPr>
        <w:shd w:val="clear" w:color="auto" w:fill="365F91" w:themeFill="accent1" w:themeFillShade="BF"/>
        <w:spacing w:line="276" w:lineRule="auto"/>
        <w:jc w:val="center"/>
        <w:rPr>
          <w:rStyle w:val="lev"/>
          <w:bCs w:val="0"/>
          <w:color w:val="FFFFFF" w:themeColor="background1"/>
          <w:sz w:val="28"/>
          <w:szCs w:val="28"/>
        </w:rPr>
      </w:pPr>
      <w:r w:rsidRPr="006C6455">
        <w:rPr>
          <w:rStyle w:val="lev"/>
          <w:bCs w:val="0"/>
          <w:color w:val="FFFFFF" w:themeColor="background1"/>
          <w:sz w:val="28"/>
          <w:szCs w:val="28"/>
        </w:rPr>
        <w:t>ACTE D’ENGAGEMENT</w:t>
      </w:r>
    </w:p>
    <w:p w14:paraId="71F3D07E" w14:textId="77777777" w:rsidR="00001618" w:rsidRPr="00AA1E0D" w:rsidRDefault="00001618" w:rsidP="00001618">
      <w:pPr>
        <w:tabs>
          <w:tab w:val="left" w:pos="426"/>
          <w:tab w:val="left" w:pos="851"/>
        </w:tabs>
        <w:spacing w:line="276" w:lineRule="auto"/>
        <w:jc w:val="center"/>
        <w:rPr>
          <w:rFonts w:cstheme="minorHAnsi"/>
          <w:sz w:val="28"/>
          <w:szCs w:val="28"/>
        </w:rPr>
      </w:pPr>
    </w:p>
    <w:p w14:paraId="31FB3D87" w14:textId="165B52C9"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1A71768C"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7B4630" w:rsidRPr="007B4630">
              <w:rPr>
                <w:b/>
                <w:bCs/>
                <w:color w:val="FFFFFF" w:themeColor="background1"/>
                <w:szCs w:val="22"/>
              </w:rPr>
              <w:t xml:space="preserve">– </w:t>
            </w:r>
            <w:r w:rsidRPr="00001618">
              <w:rPr>
                <w:rStyle w:val="lev"/>
                <w:bCs w:val="0"/>
                <w:color w:val="FFFFFF" w:themeColor="background1"/>
                <w:szCs w:val="22"/>
              </w:rPr>
              <w:t>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68587A01" w14:textId="77777777" w:rsidR="004A51BD" w:rsidRPr="004A51BD" w:rsidRDefault="004A51BD" w:rsidP="004A51BD">
      <w:pPr>
        <w:rPr>
          <w:rFonts w:cstheme="minorHAnsi"/>
          <w:b/>
          <w:bCs/>
          <w:szCs w:val="22"/>
        </w:rPr>
      </w:pPr>
      <w:r w:rsidRPr="004A51BD">
        <w:rPr>
          <w:rFonts w:cstheme="minorHAnsi"/>
          <w:b/>
          <w:bCs/>
          <w:szCs w:val="22"/>
        </w:rPr>
        <w:t xml:space="preserve">SOUSCRIPTION DE CONTRATS D'ASSURANCE POUR LES BESOINS DE L’ACHETEUR PUBLIC CI-APRES DESIGNÉ : </w:t>
      </w:r>
    </w:p>
    <w:p w14:paraId="254D5739" w14:textId="77777777" w:rsidR="004A51BD" w:rsidRPr="004A51BD" w:rsidRDefault="004A51BD" w:rsidP="004A51BD">
      <w:pPr>
        <w:rPr>
          <w:rFonts w:cstheme="minorHAnsi"/>
          <w:b/>
          <w:bCs/>
          <w:szCs w:val="22"/>
        </w:rPr>
      </w:pPr>
    </w:p>
    <w:p w14:paraId="2317FDE6" w14:textId="77777777" w:rsidR="004A51BD" w:rsidRPr="004A51BD" w:rsidRDefault="004A51BD" w:rsidP="004A51BD">
      <w:pPr>
        <w:rPr>
          <w:rFonts w:cstheme="minorHAnsi"/>
          <w:b/>
          <w:bCs/>
          <w:szCs w:val="22"/>
        </w:rPr>
      </w:pPr>
      <w:r w:rsidRPr="004A51BD">
        <w:rPr>
          <w:rFonts w:cstheme="minorHAnsi"/>
          <w:b/>
          <w:bCs/>
          <w:szCs w:val="22"/>
        </w:rPr>
        <w:t>COMMUNE ET CENTRE COMMUNAL D’ACTION SOCIALE DE JURANÇON</w:t>
      </w:r>
    </w:p>
    <w:p w14:paraId="6A743260" w14:textId="77777777" w:rsidR="004A51BD" w:rsidRPr="004A51BD" w:rsidRDefault="004A51BD" w:rsidP="004A51BD">
      <w:pPr>
        <w:rPr>
          <w:rFonts w:cstheme="minorHAnsi"/>
          <w:b/>
          <w:bCs/>
          <w:szCs w:val="22"/>
        </w:rPr>
      </w:pPr>
      <w:r w:rsidRPr="004A51BD">
        <w:rPr>
          <w:rFonts w:cstheme="minorHAnsi"/>
          <w:b/>
          <w:bCs/>
          <w:szCs w:val="22"/>
        </w:rPr>
        <w:t xml:space="preserve">MAIRIE </w:t>
      </w:r>
    </w:p>
    <w:p w14:paraId="06BD7434" w14:textId="61A4DA47" w:rsidR="004A51BD" w:rsidRPr="004A51BD" w:rsidRDefault="004A51BD" w:rsidP="004A51BD">
      <w:pPr>
        <w:rPr>
          <w:rFonts w:cstheme="minorHAnsi"/>
          <w:b/>
          <w:bCs/>
          <w:szCs w:val="22"/>
        </w:rPr>
      </w:pPr>
      <w:r w:rsidRPr="004A51BD">
        <w:rPr>
          <w:rFonts w:cstheme="minorHAnsi"/>
          <w:b/>
          <w:bCs/>
          <w:szCs w:val="22"/>
        </w:rPr>
        <w:t xml:space="preserve">6 RUE CHARLES DE GAULLE </w:t>
      </w:r>
    </w:p>
    <w:p w14:paraId="75B3022B" w14:textId="2D1FB4E0" w:rsidR="00E76E75" w:rsidRDefault="004A51BD" w:rsidP="004A51BD">
      <w:pPr>
        <w:rPr>
          <w:rFonts w:cstheme="minorHAnsi"/>
          <w:b/>
          <w:bCs/>
          <w:szCs w:val="22"/>
        </w:rPr>
      </w:pPr>
      <w:r w:rsidRPr="004A51BD">
        <w:rPr>
          <w:rFonts w:cstheme="minorHAnsi"/>
          <w:b/>
          <w:bCs/>
          <w:szCs w:val="22"/>
        </w:rPr>
        <w:t>64110 JURANÇON</w:t>
      </w:r>
    </w:p>
    <w:p w14:paraId="4646CE2C" w14:textId="77777777" w:rsidR="004A51BD" w:rsidRDefault="004A51BD" w:rsidP="004A51BD">
      <w:pPr>
        <w:rPr>
          <w:color w:val="F79646" w:themeColor="accent6"/>
        </w:rPr>
      </w:pP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Style w:val="Grilledutableau11"/>
        <w:tblW w:w="9493" w:type="dxa"/>
        <w:tblInd w:w="0" w:type="dxa"/>
        <w:tblLook w:val="04A0" w:firstRow="1" w:lastRow="0" w:firstColumn="1" w:lastColumn="0" w:noHBand="0" w:noVBand="1"/>
      </w:tblPr>
      <w:tblGrid>
        <w:gridCol w:w="1555"/>
        <w:gridCol w:w="7938"/>
      </w:tblGrid>
      <w:tr w:rsidR="00601D01" w:rsidRPr="00744D40" w14:paraId="2BD80DC5" w14:textId="77777777" w:rsidTr="00587F32">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22E71A13" w14:textId="77777777" w:rsidR="00601D01" w:rsidRPr="00744D40" w:rsidRDefault="00601D01" w:rsidP="00587F32">
            <w:pPr>
              <w:rPr>
                <w:b/>
                <w:bCs/>
                <w:color w:val="FFFFFF" w:themeColor="background1"/>
                <w:sz w:val="20"/>
                <w:szCs w:val="20"/>
                <w:lang w:val="fr-FR"/>
              </w:rPr>
            </w:pPr>
            <w:r w:rsidRPr="00744D40">
              <w:rPr>
                <w:b/>
                <w:bCs/>
                <w:color w:val="FFFFFF" w:themeColor="background1"/>
                <w:sz w:val="20"/>
                <w:szCs w:val="20"/>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16E00978" w14:textId="77777777" w:rsidR="00601D01" w:rsidRPr="00744D40" w:rsidRDefault="00601D01" w:rsidP="00587F32">
            <w:pPr>
              <w:rPr>
                <w:b/>
                <w:bCs/>
                <w:color w:val="FFFFFF" w:themeColor="background1"/>
                <w:sz w:val="20"/>
                <w:szCs w:val="20"/>
                <w:lang w:val="fr-FR"/>
              </w:rPr>
            </w:pPr>
            <w:r w:rsidRPr="00744D40">
              <w:rPr>
                <w:b/>
                <w:bCs/>
                <w:color w:val="FFFFFF" w:themeColor="background1"/>
                <w:sz w:val="20"/>
                <w:szCs w:val="20"/>
                <w:lang w:val="fr-FR"/>
              </w:rPr>
              <w:t>Intitulé du lot</w:t>
            </w:r>
          </w:p>
        </w:tc>
      </w:tr>
      <w:tr w:rsidR="00601D01" w:rsidRPr="00744D40" w14:paraId="460204E1" w14:textId="77777777" w:rsidTr="00587F32">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085419D0" w14:textId="77777777" w:rsidR="00601D01" w:rsidRPr="00744D40" w:rsidRDefault="00601D01" w:rsidP="00587F32">
            <w:pPr>
              <w:rPr>
                <w:b/>
                <w:bCs/>
                <w:sz w:val="20"/>
                <w:szCs w:val="20"/>
                <w:lang w:val="fr-FR"/>
              </w:rPr>
            </w:pPr>
            <w:r w:rsidRPr="00744D40">
              <w:rPr>
                <w:b/>
                <w:bCs/>
                <w:sz w:val="20"/>
                <w:szCs w:val="20"/>
                <w:lang w:val="fr-FR"/>
              </w:rPr>
              <w:t>5</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D6EFD8E" w14:textId="77777777" w:rsidR="00601D01" w:rsidRPr="00744D40" w:rsidRDefault="00601D01" w:rsidP="00587F32">
            <w:pPr>
              <w:rPr>
                <w:rFonts w:cs="Cambria"/>
                <w:sz w:val="18"/>
                <w:szCs w:val="20"/>
                <w:lang w:val="fr-FR"/>
              </w:rPr>
            </w:pPr>
            <w:r w:rsidRPr="00744D40">
              <w:rPr>
                <w:sz w:val="20"/>
                <w:szCs w:val="20"/>
                <w:lang w:val="fr-FR"/>
              </w:rPr>
              <w:t xml:space="preserve">Assurance </w:t>
            </w:r>
            <w:r w:rsidRPr="00744D40">
              <w:rPr>
                <w:b/>
                <w:bCs/>
                <w:sz w:val="20"/>
                <w:szCs w:val="20"/>
                <w:lang w:val="fr-FR"/>
              </w:rPr>
              <w:t>PROTECTION FONCTIONNELLE</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03EE8A17"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7B4630" w:rsidRPr="007B4630">
              <w:rPr>
                <w:b/>
                <w:bCs/>
                <w:color w:val="FFFFFF" w:themeColor="background1"/>
                <w:szCs w:val="22"/>
              </w:rPr>
              <w:t xml:space="preserve">– </w:t>
            </w:r>
            <w:r w:rsidRPr="00001618">
              <w:rPr>
                <w:rStyle w:val="lev"/>
                <w:bCs w:val="0"/>
                <w:color w:val="FFFFFF" w:themeColor="background1"/>
                <w:szCs w:val="22"/>
              </w:rPr>
              <w:t>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1EE56885"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End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59385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End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End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59385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End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59385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4B8EF66C"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FC467C">
        <w:rPr>
          <w:rFonts w:cstheme="minorHAnsi"/>
          <w:bCs/>
          <w:szCs w:val="22"/>
        </w:rPr>
        <w:t>à livrer les fournitures demandées ou à exécuter les prestations demandées :</w:t>
      </w:r>
    </w:p>
    <w:p w14:paraId="69BBE039" w14:textId="77777777" w:rsidR="006259B2" w:rsidRPr="006259B2" w:rsidRDefault="006259B2" w:rsidP="006259B2">
      <w:pPr>
        <w:tabs>
          <w:tab w:val="left" w:pos="426"/>
          <w:tab w:val="left" w:pos="851"/>
        </w:tabs>
        <w:suppressAutoHyphens/>
        <w:spacing w:line="276" w:lineRule="auto"/>
        <w:jc w:val="both"/>
        <w:rPr>
          <w:rFonts w:eastAsia="SimSun" w:cstheme="minorHAnsi"/>
          <w:szCs w:val="22"/>
          <w:lang w:eastAsia="zh-CN"/>
        </w:rPr>
      </w:pPr>
    </w:p>
    <w:p w14:paraId="6795D70D" w14:textId="77777777" w:rsidR="006259B2" w:rsidRPr="006259B2" w:rsidRDefault="006259B2" w:rsidP="006259B2">
      <w:pPr>
        <w:tabs>
          <w:tab w:val="left" w:pos="851"/>
        </w:tabs>
        <w:suppressAutoHyphens/>
        <w:spacing w:line="276" w:lineRule="auto"/>
        <w:ind w:firstLine="709"/>
        <w:jc w:val="both"/>
        <w:rPr>
          <w:rFonts w:eastAsia="SimSun" w:cstheme="minorHAnsi"/>
          <w:szCs w:val="22"/>
          <w:lang w:eastAsia="zh-CN"/>
        </w:rPr>
      </w:pPr>
      <w:r w:rsidRPr="006259B2">
        <w:rPr>
          <w:rFonts w:eastAsia="SimSun" w:cstheme="minorHAnsi"/>
          <w:szCs w:val="22"/>
          <w:lang w:eastAsia="zh-CN"/>
        </w:rPr>
        <w:fldChar w:fldCharType="begin">
          <w:ffData>
            <w:name w:val=""/>
            <w:enabled/>
            <w:calcOnExit w:val="0"/>
            <w:checkBox>
              <w:size w:val="20"/>
              <w:default w:val="1"/>
            </w:checkBox>
          </w:ffData>
        </w:fldChar>
      </w:r>
      <w:r w:rsidRPr="006259B2">
        <w:rPr>
          <w:rFonts w:eastAsia="SimSun" w:cstheme="minorHAnsi"/>
          <w:szCs w:val="22"/>
          <w:lang w:eastAsia="zh-CN"/>
        </w:rPr>
        <w:instrText xml:space="preserve"> FORMCHECKBOX </w:instrText>
      </w:r>
      <w:r w:rsidRPr="006259B2">
        <w:rPr>
          <w:rFonts w:eastAsia="SimSun" w:cstheme="minorHAnsi"/>
          <w:szCs w:val="22"/>
          <w:lang w:eastAsia="zh-CN"/>
        </w:rPr>
      </w:r>
      <w:r w:rsidRPr="006259B2">
        <w:rPr>
          <w:rFonts w:eastAsia="SimSun" w:cstheme="minorHAnsi"/>
          <w:szCs w:val="22"/>
          <w:lang w:eastAsia="zh-CN"/>
        </w:rPr>
        <w:fldChar w:fldCharType="separate"/>
      </w:r>
      <w:r w:rsidRPr="006259B2">
        <w:rPr>
          <w:rFonts w:eastAsia="SimSun" w:cstheme="minorHAnsi"/>
          <w:szCs w:val="22"/>
          <w:lang w:eastAsia="zh-CN"/>
        </w:rPr>
        <w:fldChar w:fldCharType="end"/>
      </w:r>
      <w:r w:rsidRPr="006259B2">
        <w:rPr>
          <w:rFonts w:eastAsia="SimSun" w:cstheme="minorHAnsi"/>
          <w:szCs w:val="22"/>
          <w:lang w:eastAsia="zh-CN"/>
        </w:rPr>
        <w:t xml:space="preserve"> Aux prix indiqués ci-dessous </w:t>
      </w:r>
      <w:r w:rsidRPr="006259B2">
        <w:rPr>
          <w:rFonts w:eastAsia="SimSun" w:cstheme="minorHAnsi"/>
          <w:szCs w:val="22"/>
          <w:u w:val="single"/>
          <w:lang w:eastAsia="zh-CN"/>
        </w:rPr>
        <w:t>(aucune modification ne sera apportée par le candidat sur les tableaux ci-dessous)</w:t>
      </w:r>
      <w:r w:rsidRPr="006259B2">
        <w:rPr>
          <w:rFonts w:eastAsia="SimSun" w:cstheme="minorHAnsi"/>
          <w:szCs w:val="22"/>
          <w:lang w:eastAsia="zh-CN"/>
        </w:rPr>
        <w:t> ;</w:t>
      </w:r>
    </w:p>
    <w:p w14:paraId="7A680096" w14:textId="77777777" w:rsidR="006259B2" w:rsidRPr="006259B2" w:rsidRDefault="006259B2" w:rsidP="006259B2">
      <w:pPr>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46"/>
        <w:gridCol w:w="4474"/>
      </w:tblGrid>
      <w:tr w:rsidR="00644A09" w:rsidRPr="006259B2" w14:paraId="3D2C5F82" w14:textId="77777777" w:rsidTr="00644A09">
        <w:trPr>
          <w:trHeight w:val="850"/>
          <w:tblCellSpacing w:w="15" w:type="dxa"/>
        </w:trPr>
        <w:tc>
          <w:tcPr>
            <w:tcW w:w="4966" w:type="pct"/>
            <w:gridSpan w:val="2"/>
            <w:vAlign w:val="center"/>
            <w:hideMark/>
          </w:tcPr>
          <w:p w14:paraId="505DE523" w14:textId="4D7AB432" w:rsidR="00644A09" w:rsidRPr="006259B2" w:rsidRDefault="00644A09" w:rsidP="006259B2">
            <w:pPr>
              <w:rPr>
                <w:rFonts w:cstheme="minorHAnsi"/>
                <w:sz w:val="18"/>
              </w:rPr>
            </w:pPr>
            <w:r w:rsidRPr="006259B2">
              <w:rPr>
                <w:rFonts w:cstheme="minorHAnsi"/>
                <w:color w:val="1F497D" w:themeColor="text2"/>
                <w:sz w:val="20"/>
                <w:szCs w:val="20"/>
              </w:rPr>
              <w:fldChar w:fldCharType="begin">
                <w:ffData>
                  <w:name w:val=""/>
                  <w:enabled/>
                  <w:calcOnExit w:val="0"/>
                  <w:checkBox>
                    <w:size w:val="20"/>
                    <w:default w:val="1"/>
                  </w:checkBox>
                </w:ffData>
              </w:fldChar>
            </w:r>
            <w:r w:rsidRPr="006259B2">
              <w:rPr>
                <w:rFonts w:cstheme="minorHAnsi"/>
                <w:color w:val="1F497D" w:themeColor="text2"/>
                <w:sz w:val="20"/>
                <w:szCs w:val="20"/>
              </w:rPr>
              <w:instrText xml:space="preserve"> FORMCHECKBOX </w:instrText>
            </w:r>
            <w:r w:rsidRPr="006259B2">
              <w:rPr>
                <w:rFonts w:cstheme="minorHAnsi"/>
                <w:color w:val="1F497D" w:themeColor="text2"/>
                <w:sz w:val="20"/>
                <w:szCs w:val="20"/>
              </w:rPr>
            </w:r>
            <w:r w:rsidRPr="006259B2">
              <w:rPr>
                <w:rFonts w:cstheme="minorHAnsi"/>
                <w:color w:val="1F497D" w:themeColor="text2"/>
                <w:sz w:val="20"/>
                <w:szCs w:val="20"/>
              </w:rPr>
              <w:fldChar w:fldCharType="separate"/>
            </w:r>
            <w:r w:rsidRPr="006259B2">
              <w:rPr>
                <w:rFonts w:cstheme="minorHAnsi"/>
                <w:color w:val="1F497D" w:themeColor="text2"/>
                <w:sz w:val="20"/>
                <w:szCs w:val="20"/>
              </w:rPr>
              <w:fldChar w:fldCharType="end"/>
            </w:r>
            <w:r w:rsidRPr="006259B2">
              <w:rPr>
                <w:rFonts w:cstheme="minorHAnsi"/>
                <w:color w:val="1F497D" w:themeColor="text2"/>
                <w:sz w:val="20"/>
                <w:szCs w:val="20"/>
              </w:rPr>
              <w:t xml:space="preserve"> Assiette de tarification  </w:t>
            </w:r>
          </w:p>
        </w:tc>
      </w:tr>
      <w:tr w:rsidR="006259B2" w:rsidRPr="006259B2" w14:paraId="6EF1C8EC" w14:textId="77777777" w:rsidTr="00140AD5">
        <w:trPr>
          <w:trHeight w:val="850"/>
          <w:tblCellSpacing w:w="15" w:type="dxa"/>
        </w:trPr>
        <w:tc>
          <w:tcPr>
            <w:tcW w:w="2475" w:type="pct"/>
            <w:vAlign w:val="center"/>
          </w:tcPr>
          <w:p w14:paraId="6A58D85D" w14:textId="24E869F3" w:rsidR="006259B2" w:rsidRPr="00D16C56" w:rsidRDefault="006259B2" w:rsidP="006259B2">
            <w:pPr>
              <w:rPr>
                <w:rFonts w:cstheme="minorHAnsi"/>
                <w:b/>
                <w:bCs/>
                <w:sz w:val="20"/>
                <w:szCs w:val="20"/>
              </w:rPr>
            </w:pPr>
            <w:r w:rsidRPr="00D16C56">
              <w:rPr>
                <w:rFonts w:cstheme="minorHAnsi"/>
                <w:b/>
                <w:bCs/>
                <w:sz w:val="20"/>
                <w:szCs w:val="20"/>
              </w:rPr>
              <w:t>COMMUNE</w:t>
            </w:r>
          </w:p>
        </w:tc>
        <w:tc>
          <w:tcPr>
            <w:tcW w:w="2475" w:type="pct"/>
            <w:vAlign w:val="center"/>
          </w:tcPr>
          <w:p w14:paraId="6D715554" w14:textId="08D99FC4" w:rsidR="006259B2" w:rsidRPr="00D16C56" w:rsidRDefault="006259B2" w:rsidP="006259B2">
            <w:pPr>
              <w:rPr>
                <w:rFonts w:cstheme="minorHAnsi"/>
                <w:b/>
                <w:bCs/>
                <w:sz w:val="18"/>
              </w:rPr>
            </w:pPr>
            <w:r w:rsidRPr="00D16C56">
              <w:rPr>
                <w:rFonts w:cstheme="minorHAnsi"/>
                <w:b/>
                <w:bCs/>
                <w:sz w:val="18"/>
              </w:rPr>
              <w:t xml:space="preserve">AGENTS : </w:t>
            </w:r>
            <w:sdt>
              <w:sdtPr>
                <w:rPr>
                  <w:rFonts w:cstheme="minorHAnsi"/>
                  <w:b/>
                  <w:bCs/>
                  <w:sz w:val="18"/>
                </w:rPr>
                <w:id w:val="892862984"/>
                <w:placeholder>
                  <w:docPart w:val="0E8BF27D2D7A495DB1E9A9119F269A46"/>
                </w:placeholder>
              </w:sdtPr>
              <w:sdtEndPr/>
              <w:sdtContent>
                <w:sdt>
                  <w:sdtPr>
                    <w:rPr>
                      <w:rFonts w:cstheme="minorHAnsi"/>
                      <w:b/>
                      <w:bCs/>
                      <w:sz w:val="18"/>
                    </w:rPr>
                    <w:id w:val="1125961370"/>
                    <w:placeholder>
                      <w:docPart w:val="A3949EE1442341838E3B609C033FA779"/>
                    </w:placeholder>
                  </w:sdtPr>
                  <w:sdtEndPr/>
                  <w:sdtContent>
                    <w:r w:rsidR="00D16C56" w:rsidRPr="00D16C56">
                      <w:rPr>
                        <w:rFonts w:cstheme="minorHAnsi"/>
                        <w:b/>
                        <w:bCs/>
                        <w:sz w:val="18"/>
                      </w:rPr>
                      <w:t>157</w:t>
                    </w:r>
                  </w:sdtContent>
                </w:sdt>
              </w:sdtContent>
            </w:sdt>
          </w:p>
          <w:p w14:paraId="2FE366C9" w14:textId="5A803F27" w:rsidR="006259B2" w:rsidRPr="00D16C56" w:rsidRDefault="006259B2" w:rsidP="006259B2">
            <w:pPr>
              <w:rPr>
                <w:rFonts w:cstheme="minorHAnsi"/>
                <w:b/>
                <w:bCs/>
                <w:sz w:val="18"/>
              </w:rPr>
            </w:pPr>
            <w:r w:rsidRPr="00D16C56">
              <w:rPr>
                <w:rFonts w:cstheme="minorHAnsi"/>
                <w:b/>
                <w:bCs/>
                <w:sz w:val="18"/>
              </w:rPr>
              <w:t xml:space="preserve">NOMBRE ELUS : </w:t>
            </w:r>
            <w:sdt>
              <w:sdtPr>
                <w:rPr>
                  <w:rFonts w:cstheme="minorHAnsi"/>
                  <w:b/>
                  <w:bCs/>
                  <w:sz w:val="18"/>
                </w:rPr>
                <w:id w:val="1539325345"/>
                <w:placeholder>
                  <w:docPart w:val="0E8BF27D2D7A495DB1E9A9119F269A46"/>
                </w:placeholder>
              </w:sdtPr>
              <w:sdtEndPr/>
              <w:sdtContent>
                <w:r w:rsidR="00D16C56" w:rsidRPr="00D16C56">
                  <w:rPr>
                    <w:rFonts w:cstheme="minorHAnsi"/>
                    <w:b/>
                    <w:bCs/>
                    <w:sz w:val="18"/>
                  </w:rPr>
                  <w:t>10</w:t>
                </w:r>
              </w:sdtContent>
            </w:sdt>
          </w:p>
          <w:p w14:paraId="41EAFCD2" w14:textId="1E1BF009" w:rsidR="006259B2" w:rsidRPr="00D16C56" w:rsidRDefault="006259B2" w:rsidP="006259B2">
            <w:pPr>
              <w:rPr>
                <w:rFonts w:cstheme="minorHAnsi"/>
                <w:b/>
                <w:bCs/>
                <w:sz w:val="18"/>
              </w:rPr>
            </w:pPr>
            <w:r w:rsidRPr="00D16C56">
              <w:rPr>
                <w:rFonts w:cstheme="minorHAnsi"/>
                <w:sz w:val="18"/>
              </w:rPr>
              <w:t xml:space="preserve">(effectif total) : </w:t>
            </w:r>
            <w:r w:rsidR="00C20C6E">
              <w:rPr>
                <w:rFonts w:cstheme="minorHAnsi"/>
                <w:b/>
                <w:bCs/>
                <w:sz w:val="18"/>
              </w:rPr>
              <w:t>167</w:t>
            </w:r>
          </w:p>
        </w:tc>
      </w:tr>
      <w:tr w:rsidR="006259B2" w:rsidRPr="006259B2" w14:paraId="081AEF0E" w14:textId="77777777" w:rsidTr="00140AD5">
        <w:trPr>
          <w:trHeight w:val="850"/>
          <w:tblCellSpacing w:w="15" w:type="dxa"/>
        </w:trPr>
        <w:tc>
          <w:tcPr>
            <w:tcW w:w="2475" w:type="pct"/>
            <w:vAlign w:val="center"/>
          </w:tcPr>
          <w:p w14:paraId="4CB5EE42" w14:textId="2C4D878A" w:rsidR="006259B2" w:rsidRPr="00D16C56" w:rsidRDefault="006259B2" w:rsidP="006259B2">
            <w:pPr>
              <w:rPr>
                <w:rFonts w:ascii="Arial" w:hAnsi="Arial" w:cs="Arial"/>
                <w:b/>
                <w:bCs/>
                <w:sz w:val="20"/>
                <w:szCs w:val="20"/>
              </w:rPr>
            </w:pPr>
            <w:r w:rsidRPr="00D16C56">
              <w:rPr>
                <w:rFonts w:ascii="Arial" w:hAnsi="Arial" w:cs="Arial"/>
                <w:b/>
                <w:bCs/>
                <w:sz w:val="20"/>
                <w:szCs w:val="20"/>
              </w:rPr>
              <w:t>CCAS</w:t>
            </w:r>
          </w:p>
        </w:tc>
        <w:tc>
          <w:tcPr>
            <w:tcW w:w="2475" w:type="pct"/>
            <w:vAlign w:val="center"/>
          </w:tcPr>
          <w:p w14:paraId="7A8242CC" w14:textId="01BDDB92" w:rsidR="006259B2" w:rsidRPr="00D16C56" w:rsidRDefault="006259B2" w:rsidP="006259B2">
            <w:pPr>
              <w:rPr>
                <w:rFonts w:cstheme="minorHAnsi"/>
                <w:b/>
                <w:bCs/>
                <w:sz w:val="18"/>
              </w:rPr>
            </w:pPr>
            <w:r w:rsidRPr="00D16C56">
              <w:rPr>
                <w:rFonts w:cstheme="minorHAnsi"/>
                <w:b/>
                <w:bCs/>
                <w:sz w:val="18"/>
              </w:rPr>
              <w:t xml:space="preserve">AGENTS : </w:t>
            </w:r>
            <w:sdt>
              <w:sdtPr>
                <w:rPr>
                  <w:rFonts w:cstheme="minorHAnsi"/>
                  <w:b/>
                  <w:bCs/>
                  <w:sz w:val="18"/>
                </w:rPr>
                <w:id w:val="1246998262"/>
                <w:placeholder>
                  <w:docPart w:val="32C6E09B76774F20A2A3FD0CFC2926DB"/>
                </w:placeholder>
              </w:sdtPr>
              <w:sdtEndPr/>
              <w:sdtContent>
                <w:sdt>
                  <w:sdtPr>
                    <w:rPr>
                      <w:rFonts w:cstheme="minorHAnsi"/>
                      <w:b/>
                      <w:bCs/>
                      <w:sz w:val="18"/>
                    </w:rPr>
                    <w:id w:val="28618157"/>
                    <w:placeholder>
                      <w:docPart w:val="7A261A73B4E84D51A6E1258239C4DC5A"/>
                    </w:placeholder>
                  </w:sdtPr>
                  <w:sdtEndPr/>
                  <w:sdtContent>
                    <w:r w:rsidR="00D16C56" w:rsidRPr="00D16C56">
                      <w:rPr>
                        <w:rFonts w:cstheme="minorHAnsi"/>
                        <w:b/>
                        <w:bCs/>
                        <w:sz w:val="18"/>
                      </w:rPr>
                      <w:t>10</w:t>
                    </w:r>
                  </w:sdtContent>
                </w:sdt>
              </w:sdtContent>
            </w:sdt>
          </w:p>
          <w:p w14:paraId="724990BB" w14:textId="50752544" w:rsidR="006259B2" w:rsidRPr="00D16C56" w:rsidRDefault="006259B2" w:rsidP="006259B2">
            <w:pPr>
              <w:rPr>
                <w:rFonts w:cstheme="minorHAnsi"/>
                <w:b/>
                <w:bCs/>
                <w:sz w:val="18"/>
              </w:rPr>
            </w:pPr>
            <w:r w:rsidRPr="00D16C56">
              <w:rPr>
                <w:rFonts w:cstheme="minorHAnsi"/>
                <w:b/>
                <w:bCs/>
                <w:sz w:val="18"/>
              </w:rPr>
              <w:t xml:space="preserve">NOMBRE ELUS : </w:t>
            </w:r>
            <w:sdt>
              <w:sdtPr>
                <w:rPr>
                  <w:rFonts w:cstheme="minorHAnsi"/>
                  <w:b/>
                  <w:bCs/>
                  <w:sz w:val="18"/>
                </w:rPr>
                <w:id w:val="1775206956"/>
                <w:placeholder>
                  <w:docPart w:val="32C6E09B76774F20A2A3FD0CFC2926DB"/>
                </w:placeholder>
              </w:sdtPr>
              <w:sdtEndPr/>
              <w:sdtContent>
                <w:r w:rsidR="00D16C56" w:rsidRPr="00D16C56">
                  <w:rPr>
                    <w:rFonts w:cstheme="minorHAnsi"/>
                    <w:b/>
                    <w:bCs/>
                    <w:sz w:val="18"/>
                  </w:rPr>
                  <w:t>0</w:t>
                </w:r>
              </w:sdtContent>
            </w:sdt>
          </w:p>
          <w:p w14:paraId="0B424342" w14:textId="045E3E11" w:rsidR="006259B2" w:rsidRPr="00D16C56" w:rsidRDefault="006259B2" w:rsidP="006259B2">
            <w:pPr>
              <w:rPr>
                <w:rFonts w:cstheme="minorHAnsi"/>
                <w:b/>
                <w:bCs/>
                <w:sz w:val="18"/>
              </w:rPr>
            </w:pPr>
            <w:r w:rsidRPr="00D16C56">
              <w:rPr>
                <w:rFonts w:cstheme="minorHAnsi"/>
                <w:sz w:val="18"/>
              </w:rPr>
              <w:t xml:space="preserve">(effectif total) : </w:t>
            </w:r>
            <w:sdt>
              <w:sdtPr>
                <w:rPr>
                  <w:rFonts w:cstheme="minorHAnsi"/>
                  <w:b/>
                  <w:bCs/>
                  <w:sz w:val="18"/>
                </w:rPr>
                <w:id w:val="-2018755749"/>
                <w:placeholder>
                  <w:docPart w:val="B24551276F364F6681128E2950C37FAA"/>
                </w:placeholder>
              </w:sdtPr>
              <w:sdtEndPr/>
              <w:sdtContent>
                <w:r w:rsidR="00D16C56" w:rsidRPr="00D16C56">
                  <w:rPr>
                    <w:rFonts w:cstheme="minorHAnsi"/>
                    <w:b/>
                    <w:bCs/>
                    <w:sz w:val="18"/>
                  </w:rPr>
                  <w:t>10</w:t>
                </w:r>
              </w:sdtContent>
            </w:sdt>
          </w:p>
        </w:tc>
      </w:tr>
    </w:tbl>
    <w:p w14:paraId="33C4B914" w14:textId="77777777" w:rsidR="006259B2" w:rsidRPr="006259B2" w:rsidRDefault="006259B2" w:rsidP="006259B2">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644A09" w:rsidRPr="00AB1C6B" w14:paraId="783AF72F" w14:textId="77777777" w:rsidTr="00587F32">
        <w:trPr>
          <w:trHeight w:val="798"/>
          <w:tblHeader/>
          <w:tblCellSpacing w:w="15" w:type="dxa"/>
        </w:trPr>
        <w:tc>
          <w:tcPr>
            <w:tcW w:w="0" w:type="auto"/>
            <w:vMerge w:val="restart"/>
            <w:shd w:val="clear" w:color="auto" w:fill="365F91" w:themeFill="accent1" w:themeFillShade="BF"/>
            <w:vAlign w:val="center"/>
            <w:hideMark/>
          </w:tcPr>
          <w:p w14:paraId="70E58A04" w14:textId="77777777" w:rsidR="00644A09" w:rsidRDefault="00644A09" w:rsidP="00587F32">
            <w:pPr>
              <w:rPr>
                <w:rFonts w:cstheme="minorHAnsi"/>
                <w:b/>
                <w:bCs/>
                <w:color w:val="FFFFFF" w:themeColor="background1"/>
                <w:szCs w:val="22"/>
              </w:rPr>
            </w:pPr>
            <w:r w:rsidRPr="00AB1C6B">
              <w:rPr>
                <w:rFonts w:cstheme="minorHAnsi"/>
                <w:b/>
                <w:bCs/>
                <w:color w:val="FFFFFF" w:themeColor="background1"/>
                <w:szCs w:val="22"/>
              </w:rPr>
              <w:t>SOLUTION DE BASE</w:t>
            </w:r>
            <w:r>
              <w:rPr>
                <w:rFonts w:cstheme="minorHAnsi"/>
                <w:b/>
                <w:bCs/>
                <w:color w:val="FFFFFF" w:themeColor="background1"/>
                <w:szCs w:val="22"/>
              </w:rPr>
              <w:t xml:space="preserve"> </w:t>
            </w:r>
          </w:p>
          <w:p w14:paraId="30ECB24A" w14:textId="77777777" w:rsidR="00644A09" w:rsidRPr="00AB1C6B" w:rsidRDefault="00644A09" w:rsidP="00587F32">
            <w:pPr>
              <w:rPr>
                <w:rFonts w:cstheme="minorHAnsi"/>
                <w:b/>
                <w:bCs/>
                <w:color w:val="FFFFFF" w:themeColor="background1"/>
                <w:szCs w:val="22"/>
              </w:rPr>
            </w:pPr>
            <w:r w:rsidRPr="00AB1C6B">
              <w:rPr>
                <w:rFonts w:cstheme="minorHAnsi"/>
                <w:b/>
                <w:bCs/>
                <w:color w:val="FFFFFF" w:themeColor="background1"/>
                <w:szCs w:val="22"/>
              </w:rPr>
              <w:t>(Franchises stipulées au C.C.T.P.)</w:t>
            </w:r>
          </w:p>
        </w:tc>
        <w:tc>
          <w:tcPr>
            <w:tcW w:w="5215" w:type="dxa"/>
            <w:gridSpan w:val="2"/>
            <w:shd w:val="clear" w:color="auto" w:fill="365F91" w:themeFill="accent1" w:themeFillShade="BF"/>
            <w:vAlign w:val="center"/>
            <w:hideMark/>
          </w:tcPr>
          <w:p w14:paraId="03809E06" w14:textId="77777777" w:rsidR="00644A09" w:rsidRPr="00AB1C6B" w:rsidRDefault="00644A09" w:rsidP="00587F32">
            <w:pPr>
              <w:jc w:val="center"/>
              <w:rPr>
                <w:rFonts w:cstheme="minorHAnsi"/>
                <w:b/>
                <w:bCs/>
                <w:color w:val="FFFFFF" w:themeColor="background1"/>
                <w:szCs w:val="22"/>
              </w:rPr>
            </w:pPr>
            <w:r w:rsidRPr="00AB1C6B">
              <w:rPr>
                <w:rFonts w:cstheme="minorHAnsi"/>
                <w:b/>
                <w:bCs/>
                <w:color w:val="FFFFFF" w:themeColor="background1"/>
                <w:szCs w:val="22"/>
              </w:rPr>
              <w:t>MONTANT DE L’OFFRE EXPRIMEE EN EUROS</w:t>
            </w:r>
          </w:p>
        </w:tc>
      </w:tr>
      <w:tr w:rsidR="00644A09" w:rsidRPr="00AB1C6B" w14:paraId="0FA2F80D" w14:textId="77777777" w:rsidTr="00587F32">
        <w:trPr>
          <w:trHeight w:val="798"/>
          <w:tblCellSpacing w:w="15" w:type="dxa"/>
        </w:trPr>
        <w:tc>
          <w:tcPr>
            <w:tcW w:w="0" w:type="auto"/>
            <w:vMerge/>
            <w:shd w:val="clear" w:color="auto" w:fill="365F91" w:themeFill="accent1" w:themeFillShade="BF"/>
            <w:vAlign w:val="center"/>
            <w:hideMark/>
          </w:tcPr>
          <w:p w14:paraId="0929D052" w14:textId="77777777" w:rsidR="00644A09" w:rsidRPr="00AB1C6B" w:rsidRDefault="00644A09" w:rsidP="00587F32">
            <w:pPr>
              <w:rPr>
                <w:rFonts w:cstheme="minorHAnsi"/>
                <w:b/>
                <w:color w:val="FFFFFF" w:themeColor="background1"/>
                <w:szCs w:val="22"/>
              </w:rPr>
            </w:pPr>
          </w:p>
        </w:tc>
        <w:tc>
          <w:tcPr>
            <w:tcW w:w="2600" w:type="dxa"/>
            <w:shd w:val="clear" w:color="auto" w:fill="365F91" w:themeFill="accent1" w:themeFillShade="BF"/>
            <w:vAlign w:val="center"/>
            <w:hideMark/>
          </w:tcPr>
          <w:p w14:paraId="24299236" w14:textId="77777777" w:rsidR="00644A09" w:rsidRPr="00AB1C6B" w:rsidRDefault="00644A09" w:rsidP="00587F32">
            <w:pPr>
              <w:jc w:val="center"/>
              <w:rPr>
                <w:rFonts w:cstheme="minorHAnsi"/>
                <w:b/>
                <w:color w:val="FFFFFF" w:themeColor="background1"/>
                <w:sz w:val="20"/>
                <w:szCs w:val="20"/>
              </w:rPr>
            </w:pPr>
            <w:r w:rsidRPr="00AB1C6B">
              <w:rPr>
                <w:rFonts w:cstheme="minorHAnsi"/>
                <w:b/>
                <w:bCs/>
                <w:color w:val="FFFFFF" w:themeColor="background1"/>
                <w:sz w:val="20"/>
                <w:szCs w:val="20"/>
              </w:rPr>
              <w:t>HORS TAXES D’ASSURANCES</w:t>
            </w:r>
          </w:p>
        </w:tc>
        <w:tc>
          <w:tcPr>
            <w:tcW w:w="2585" w:type="dxa"/>
            <w:shd w:val="clear" w:color="auto" w:fill="365F91" w:themeFill="accent1" w:themeFillShade="BF"/>
            <w:vAlign w:val="center"/>
            <w:hideMark/>
          </w:tcPr>
          <w:p w14:paraId="69DAF2D6" w14:textId="77777777" w:rsidR="00644A09" w:rsidRPr="00AB1C6B" w:rsidRDefault="00644A09" w:rsidP="00587F32">
            <w:pPr>
              <w:jc w:val="center"/>
              <w:rPr>
                <w:rFonts w:cstheme="minorHAnsi"/>
                <w:b/>
                <w:color w:val="FFFFFF" w:themeColor="background1"/>
                <w:sz w:val="20"/>
                <w:szCs w:val="20"/>
              </w:rPr>
            </w:pPr>
            <w:r w:rsidRPr="00AB1C6B">
              <w:rPr>
                <w:rFonts w:cstheme="minorHAnsi"/>
                <w:b/>
                <w:bCs/>
                <w:color w:val="FFFFFF" w:themeColor="background1"/>
                <w:sz w:val="20"/>
                <w:szCs w:val="20"/>
              </w:rPr>
              <w:t>TOUTES TAXES D’ASSURANCES COMPRISES ET FRAIS</w:t>
            </w:r>
          </w:p>
        </w:tc>
      </w:tr>
      <w:tr w:rsidR="00644A09" w:rsidRPr="00AB1C6B" w14:paraId="46597DF3" w14:textId="77777777" w:rsidTr="00587F32">
        <w:trPr>
          <w:trHeight w:val="798"/>
          <w:tblCellSpacing w:w="15" w:type="dxa"/>
        </w:trPr>
        <w:tc>
          <w:tcPr>
            <w:tcW w:w="0" w:type="auto"/>
            <w:vAlign w:val="center"/>
            <w:hideMark/>
          </w:tcPr>
          <w:p w14:paraId="7A12CB4F" w14:textId="77777777" w:rsidR="00644A09" w:rsidRPr="00AB1C6B" w:rsidRDefault="00644A09" w:rsidP="00587F32">
            <w:pPr>
              <w:jc w:val="both"/>
              <w:rPr>
                <w:rFonts w:cstheme="minorHAnsi"/>
                <w:b/>
                <w:szCs w:val="22"/>
              </w:rPr>
            </w:pPr>
            <w:r w:rsidRPr="00AB1C6B">
              <w:rPr>
                <w:rFonts w:cstheme="minorHAnsi"/>
                <w:b/>
                <w:bCs/>
                <w:szCs w:val="22"/>
              </w:rPr>
              <w:t xml:space="preserve">A) Prime annuelle </w:t>
            </w:r>
            <w:r w:rsidRPr="00AB1C6B">
              <w:rPr>
                <w:rFonts w:cstheme="minorHAnsi"/>
                <w:szCs w:val="22"/>
              </w:rPr>
              <w:t>résultant de l’application du taux de révision unitaire multiplié</w:t>
            </w:r>
            <w:r>
              <w:rPr>
                <w:rFonts w:cstheme="minorHAnsi"/>
                <w:szCs w:val="22"/>
              </w:rPr>
              <w:t>e</w:t>
            </w:r>
            <w:r w:rsidRPr="00AB1C6B">
              <w:rPr>
                <w:rFonts w:cstheme="minorHAnsi"/>
                <w:szCs w:val="22"/>
              </w:rPr>
              <w:t xml:space="preserve"> par l’assiette tarifaire déclarée</w:t>
            </w:r>
          </w:p>
        </w:tc>
        <w:tc>
          <w:tcPr>
            <w:tcW w:w="2600" w:type="dxa"/>
            <w:vAlign w:val="center"/>
          </w:tcPr>
          <w:p w14:paraId="3E0E8591"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1976334722"/>
                <w:placeholder>
                  <w:docPart w:val="309C26452C9C48899DFF60EDEDB15454"/>
                </w:placeholder>
                <w:showingPlcHdr/>
              </w:sdtPr>
              <w:sdtEndPr/>
              <w:sdtContent>
                <w:r w:rsidR="00644A09" w:rsidRPr="00A30FDC">
                  <w:rPr>
                    <w:rFonts w:cs="Calibri"/>
                    <w:b/>
                    <w:bCs/>
                    <w:color w:val="365F91" w:themeColor="accent1" w:themeShade="BF"/>
                    <w:szCs w:val="22"/>
                    <w:u w:val="single"/>
                  </w:rPr>
                  <w:t xml:space="preserve"> A compléter</w:t>
                </w:r>
              </w:sdtContent>
            </w:sdt>
          </w:p>
        </w:tc>
        <w:tc>
          <w:tcPr>
            <w:tcW w:w="2585" w:type="dxa"/>
            <w:vAlign w:val="center"/>
          </w:tcPr>
          <w:p w14:paraId="4E26ECDB"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610782937"/>
                <w:placeholder>
                  <w:docPart w:val="02044BFBA6D64803ABAC0B3FEDABEB38"/>
                </w:placeholder>
                <w:showingPlcHdr/>
              </w:sdtPr>
              <w:sdtEndPr/>
              <w:sdtContent>
                <w:r w:rsidR="00644A09" w:rsidRPr="00A30FDC">
                  <w:rPr>
                    <w:rFonts w:cs="Calibri"/>
                    <w:b/>
                    <w:bCs/>
                    <w:color w:val="365F91" w:themeColor="accent1" w:themeShade="BF"/>
                    <w:szCs w:val="22"/>
                    <w:u w:val="single"/>
                  </w:rPr>
                  <w:t xml:space="preserve"> A compléter</w:t>
                </w:r>
              </w:sdtContent>
            </w:sdt>
          </w:p>
        </w:tc>
      </w:tr>
      <w:tr w:rsidR="00644A09" w:rsidRPr="00AB1C6B" w14:paraId="02CEBCC9" w14:textId="77777777" w:rsidTr="00587F32">
        <w:trPr>
          <w:trHeight w:val="798"/>
          <w:tblCellSpacing w:w="15" w:type="dxa"/>
        </w:trPr>
        <w:tc>
          <w:tcPr>
            <w:tcW w:w="0" w:type="auto"/>
            <w:vAlign w:val="center"/>
            <w:hideMark/>
          </w:tcPr>
          <w:p w14:paraId="7241BECC" w14:textId="77777777" w:rsidR="00644A09" w:rsidRPr="00AB1C6B" w:rsidRDefault="00644A09" w:rsidP="00587F32">
            <w:pPr>
              <w:jc w:val="both"/>
              <w:rPr>
                <w:rFonts w:cstheme="minorHAnsi"/>
                <w:b/>
                <w:szCs w:val="22"/>
              </w:rPr>
            </w:pPr>
            <w:r w:rsidRPr="00AB1C6B">
              <w:rPr>
                <w:rFonts w:cstheme="minorHAnsi"/>
                <w:b/>
                <w:bCs/>
                <w:szCs w:val="22"/>
              </w:rPr>
              <w:t xml:space="preserve">B) Honoraires annuels de gestion, </w:t>
            </w:r>
            <w:r w:rsidRPr="00AB1C6B">
              <w:rPr>
                <w:rFonts w:cstheme="minorHAnsi"/>
                <w:szCs w:val="22"/>
              </w:rPr>
              <w:t>le cas échéant</w:t>
            </w:r>
          </w:p>
        </w:tc>
        <w:tc>
          <w:tcPr>
            <w:tcW w:w="2600" w:type="dxa"/>
            <w:vAlign w:val="center"/>
          </w:tcPr>
          <w:p w14:paraId="5F418B0C"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2130426468"/>
                <w:placeholder>
                  <w:docPart w:val="15D1F28CD8E0410184D405F7AE038B33"/>
                </w:placeholder>
                <w:showingPlcHdr/>
              </w:sdtPr>
              <w:sdtEndPr/>
              <w:sdtContent>
                <w:r w:rsidR="00644A09" w:rsidRPr="00A30FDC">
                  <w:rPr>
                    <w:rFonts w:cs="Calibri"/>
                    <w:b/>
                    <w:bCs/>
                    <w:color w:val="365F91" w:themeColor="accent1" w:themeShade="BF"/>
                    <w:szCs w:val="22"/>
                    <w:u w:val="single"/>
                  </w:rPr>
                  <w:t xml:space="preserve"> A compléter</w:t>
                </w:r>
              </w:sdtContent>
            </w:sdt>
          </w:p>
        </w:tc>
        <w:tc>
          <w:tcPr>
            <w:tcW w:w="2585" w:type="dxa"/>
            <w:vAlign w:val="center"/>
          </w:tcPr>
          <w:p w14:paraId="70803DC6"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1381986123"/>
                <w:placeholder>
                  <w:docPart w:val="B577B53BB88F43DCBE22672EDD797BDB"/>
                </w:placeholder>
                <w:showingPlcHdr/>
              </w:sdtPr>
              <w:sdtEndPr/>
              <w:sdtContent>
                <w:r w:rsidR="00644A09" w:rsidRPr="00A30FDC">
                  <w:rPr>
                    <w:rFonts w:cs="Calibri"/>
                    <w:b/>
                    <w:bCs/>
                    <w:color w:val="365F91" w:themeColor="accent1" w:themeShade="BF"/>
                    <w:szCs w:val="22"/>
                    <w:u w:val="single"/>
                  </w:rPr>
                  <w:t xml:space="preserve"> A compléter</w:t>
                </w:r>
              </w:sdtContent>
            </w:sdt>
          </w:p>
        </w:tc>
      </w:tr>
      <w:tr w:rsidR="00644A09" w:rsidRPr="00AB1C6B" w14:paraId="280AAB3C" w14:textId="77777777" w:rsidTr="00587F32">
        <w:trPr>
          <w:trHeight w:val="798"/>
          <w:tblCellSpacing w:w="15" w:type="dxa"/>
        </w:trPr>
        <w:tc>
          <w:tcPr>
            <w:tcW w:w="0" w:type="auto"/>
            <w:vAlign w:val="center"/>
            <w:hideMark/>
          </w:tcPr>
          <w:p w14:paraId="502D1534" w14:textId="7A91EE08" w:rsidR="00644A09" w:rsidRPr="00AB1C6B" w:rsidRDefault="00644A09" w:rsidP="00587F32">
            <w:pPr>
              <w:jc w:val="both"/>
              <w:rPr>
                <w:rFonts w:cstheme="minorHAnsi"/>
                <w:b/>
                <w:szCs w:val="22"/>
              </w:rPr>
            </w:pPr>
            <w:r w:rsidRPr="00AB1C6B">
              <w:rPr>
                <w:rFonts w:cstheme="minorHAnsi"/>
                <w:b/>
                <w:bCs/>
                <w:szCs w:val="22"/>
              </w:rPr>
              <w:lastRenderedPageBreak/>
              <w:t>C) Taux de révision unitaire appliqué à l’assiette tarifaire déclarée</w:t>
            </w:r>
            <w:r>
              <w:rPr>
                <w:rFonts w:cstheme="minorHAnsi"/>
                <w:b/>
                <w:bCs/>
                <w:szCs w:val="22"/>
              </w:rPr>
              <w:t xml:space="preserve"> (par personne physique)</w:t>
            </w:r>
          </w:p>
        </w:tc>
        <w:tc>
          <w:tcPr>
            <w:tcW w:w="2600" w:type="dxa"/>
            <w:vAlign w:val="center"/>
          </w:tcPr>
          <w:p w14:paraId="6C934FD8"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1839347691"/>
                <w:placeholder>
                  <w:docPart w:val="833937D0948D47748C40B8E52917660C"/>
                </w:placeholder>
                <w:showingPlcHdr/>
              </w:sdtPr>
              <w:sdtEndPr/>
              <w:sdtContent>
                <w:r w:rsidR="00644A09" w:rsidRPr="00A30FDC">
                  <w:rPr>
                    <w:rFonts w:cs="Calibri"/>
                    <w:b/>
                    <w:bCs/>
                    <w:color w:val="365F91" w:themeColor="accent1" w:themeShade="BF"/>
                    <w:szCs w:val="22"/>
                    <w:u w:val="single"/>
                  </w:rPr>
                  <w:t xml:space="preserve"> A compléter</w:t>
                </w:r>
              </w:sdtContent>
            </w:sdt>
          </w:p>
        </w:tc>
        <w:tc>
          <w:tcPr>
            <w:tcW w:w="2585" w:type="dxa"/>
            <w:vAlign w:val="center"/>
          </w:tcPr>
          <w:p w14:paraId="6A6B0E26"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173935224"/>
                <w:placeholder>
                  <w:docPart w:val="E7F12655894744EA8FCA4EF51DF2E09A"/>
                </w:placeholder>
                <w:showingPlcHdr/>
              </w:sdtPr>
              <w:sdtEndPr/>
              <w:sdtContent>
                <w:r w:rsidR="00644A09" w:rsidRPr="00A30FDC">
                  <w:rPr>
                    <w:rFonts w:cs="Calibri"/>
                    <w:b/>
                    <w:bCs/>
                    <w:color w:val="365F91" w:themeColor="accent1" w:themeShade="BF"/>
                    <w:szCs w:val="22"/>
                    <w:u w:val="single"/>
                  </w:rPr>
                  <w:t xml:space="preserve"> A compléter</w:t>
                </w:r>
              </w:sdtContent>
            </w:sdt>
          </w:p>
        </w:tc>
      </w:tr>
      <w:tr w:rsidR="00644A09" w:rsidRPr="00AB1C6B" w14:paraId="679758A2" w14:textId="77777777" w:rsidTr="00587F32">
        <w:trPr>
          <w:trHeight w:val="798"/>
          <w:tblCellSpacing w:w="15" w:type="dxa"/>
        </w:trPr>
        <w:tc>
          <w:tcPr>
            <w:tcW w:w="0" w:type="auto"/>
            <w:vAlign w:val="center"/>
            <w:hideMark/>
          </w:tcPr>
          <w:p w14:paraId="3C57F80F" w14:textId="77777777" w:rsidR="00644A09" w:rsidRPr="00AB1C6B" w:rsidRDefault="00644A09" w:rsidP="00587F32">
            <w:pPr>
              <w:jc w:val="both"/>
              <w:rPr>
                <w:rFonts w:cstheme="minorHAnsi"/>
                <w:b/>
                <w:szCs w:val="22"/>
              </w:rPr>
            </w:pPr>
            <w:r w:rsidRPr="00AB1C6B">
              <w:rPr>
                <w:rFonts w:cstheme="minorHAnsi"/>
                <w:b/>
                <w:bCs/>
                <w:szCs w:val="22"/>
              </w:rPr>
              <w:t>A</w:t>
            </w:r>
            <w:r>
              <w:rPr>
                <w:rFonts w:cstheme="minorHAnsi"/>
                <w:b/>
                <w:bCs/>
                <w:szCs w:val="22"/>
              </w:rPr>
              <w:t xml:space="preserve">) </w:t>
            </w:r>
            <w:r w:rsidRPr="00AB1C6B">
              <w:rPr>
                <w:rFonts w:cstheme="minorHAnsi"/>
                <w:b/>
                <w:bCs/>
                <w:szCs w:val="22"/>
              </w:rPr>
              <w:t>+ B</w:t>
            </w:r>
            <w:r>
              <w:rPr>
                <w:rFonts w:cstheme="minorHAnsi"/>
                <w:b/>
                <w:bCs/>
                <w:szCs w:val="22"/>
              </w:rPr>
              <w:t>)</w:t>
            </w:r>
            <w:r w:rsidRPr="00AB1C6B">
              <w:rPr>
                <w:rFonts w:cstheme="minorHAnsi"/>
                <w:b/>
                <w:bCs/>
                <w:szCs w:val="22"/>
              </w:rPr>
              <w:t xml:space="preserve"> =</w:t>
            </w:r>
          </w:p>
        </w:tc>
        <w:tc>
          <w:tcPr>
            <w:tcW w:w="2600" w:type="dxa"/>
            <w:vAlign w:val="center"/>
          </w:tcPr>
          <w:p w14:paraId="15D43A6F"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583419335"/>
                <w:placeholder>
                  <w:docPart w:val="407084BCB1C04DFF99B420C6DE834F5A"/>
                </w:placeholder>
                <w:showingPlcHdr/>
              </w:sdtPr>
              <w:sdtEndPr/>
              <w:sdtContent>
                <w:r w:rsidR="00644A09" w:rsidRPr="00A30FDC">
                  <w:rPr>
                    <w:rFonts w:cs="Calibri"/>
                    <w:b/>
                    <w:bCs/>
                    <w:color w:val="365F91" w:themeColor="accent1" w:themeShade="BF"/>
                    <w:szCs w:val="22"/>
                    <w:u w:val="single"/>
                  </w:rPr>
                  <w:t xml:space="preserve"> A compléter</w:t>
                </w:r>
              </w:sdtContent>
            </w:sdt>
          </w:p>
        </w:tc>
        <w:tc>
          <w:tcPr>
            <w:tcW w:w="2585" w:type="dxa"/>
            <w:vAlign w:val="center"/>
          </w:tcPr>
          <w:p w14:paraId="09D265C8" w14:textId="77777777" w:rsidR="00644A09" w:rsidRPr="00A30FDC" w:rsidRDefault="00593850" w:rsidP="00587F32">
            <w:pPr>
              <w:jc w:val="center"/>
              <w:rPr>
                <w:rFonts w:cstheme="minorHAnsi"/>
                <w:bCs/>
                <w:color w:val="365F91" w:themeColor="accent1" w:themeShade="BF"/>
                <w:szCs w:val="22"/>
              </w:rPr>
            </w:pPr>
            <w:sdt>
              <w:sdtPr>
                <w:rPr>
                  <w:rFonts w:cs="Calibri"/>
                  <w:color w:val="365F91" w:themeColor="accent1" w:themeShade="BF"/>
                  <w:szCs w:val="22"/>
                </w:rPr>
                <w:id w:val="-1685580876"/>
                <w:placeholder>
                  <w:docPart w:val="03D362121086422BB7AE125483D505EE"/>
                </w:placeholder>
                <w:showingPlcHdr/>
              </w:sdtPr>
              <w:sdtEndPr/>
              <w:sdtContent>
                <w:r w:rsidR="00644A09" w:rsidRPr="00A30FDC">
                  <w:rPr>
                    <w:rFonts w:cs="Calibri"/>
                    <w:b/>
                    <w:bCs/>
                    <w:color w:val="365F91" w:themeColor="accent1" w:themeShade="BF"/>
                    <w:szCs w:val="22"/>
                    <w:u w:val="single"/>
                  </w:rPr>
                  <w:t xml:space="preserve"> A compléter</w:t>
                </w:r>
              </w:sdtContent>
            </w:sdt>
          </w:p>
        </w:tc>
      </w:tr>
    </w:tbl>
    <w:p w14:paraId="34303AC9" w14:textId="77777777" w:rsidR="00644A09" w:rsidRDefault="00644A09" w:rsidP="00644A09">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61E781EB"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End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End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End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End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End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End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End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End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End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End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End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27A7AD0E"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F1645C">
        <w:rPr>
          <w:rFonts w:cstheme="minorHAnsi"/>
          <w:b/>
          <w:szCs w:val="22"/>
        </w:rPr>
        <w:t xml:space="preserve"> </w:t>
      </w:r>
      <w:r w:rsidRPr="00001618">
        <w:rPr>
          <w:rFonts w:cstheme="minorHAnsi"/>
          <w:b/>
          <w:szCs w:val="22"/>
        </w:rPr>
        <w:t>:</w:t>
      </w:r>
    </w:p>
    <w:p w14:paraId="70C2A2B9" w14:textId="66A6C5DB"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27013F3F"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75E421CF"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7B4630" w:rsidRPr="007B4630">
              <w:rPr>
                <w:b/>
                <w:bCs/>
                <w:color w:val="FFFFFF" w:themeColor="background1"/>
                <w:szCs w:val="22"/>
              </w:rPr>
              <w:t xml:space="preserve">– </w:t>
            </w:r>
            <w:r w:rsidRPr="00001618">
              <w:rPr>
                <w:rStyle w:val="lev"/>
                <w:bCs w:val="0"/>
                <w:color w:val="FFFFFF" w:themeColor="background1"/>
                <w:szCs w:val="22"/>
              </w:rPr>
              <w:t>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4BF1FECE"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End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End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End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1DC9016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End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02A41FC6"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F1645C">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22A21E39"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lastRenderedPageBreak/>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w:t>
      </w:r>
      <w:r w:rsidR="00F1645C">
        <w:rPr>
          <w:rFonts w:cstheme="minorHAnsi"/>
          <w:szCs w:val="22"/>
        </w:rPr>
        <w:t xml:space="preserve"> </w:t>
      </w:r>
      <w:r w:rsidRPr="00001618">
        <w:rPr>
          <w:rFonts w:cstheme="minorHAnsi"/>
          <w:szCs w:val="22"/>
        </w:rPr>
        <w:t>;</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End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End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End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End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End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End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End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End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End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End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End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End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33E010F0" w:rsidR="00F35054" w:rsidRPr="00001618" w:rsidRDefault="007B4630"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D</w:t>
            </w:r>
            <w:r w:rsidR="00F35054" w:rsidRPr="00001618">
              <w:rPr>
                <w:rStyle w:val="lev"/>
                <w:bCs w:val="0"/>
                <w:color w:val="FFFFFF" w:themeColor="background1"/>
                <w:szCs w:val="22"/>
              </w:rPr>
              <w:t xml:space="preserve"> – COASSURANCE</w:t>
            </w:r>
          </w:p>
        </w:tc>
      </w:tr>
    </w:tbl>
    <w:p w14:paraId="0F0BC7E6" w14:textId="77777777" w:rsidR="00F35054" w:rsidRPr="00001618" w:rsidRDefault="00F35054" w:rsidP="00001618">
      <w:pPr>
        <w:spacing w:line="276" w:lineRule="auto"/>
        <w:ind w:right="-198"/>
        <w:rPr>
          <w:rFonts w:cstheme="minorHAnsi"/>
          <w:szCs w:val="22"/>
          <w:u w:val="single"/>
        </w:rPr>
      </w:pPr>
      <w:r w:rsidRPr="00001618">
        <w:rPr>
          <w:rFonts w:cstheme="minorHAnsi"/>
          <w:szCs w:val="22"/>
          <w:u w:val="single"/>
        </w:rPr>
        <w:t>En cas de coassurance, indiquer les coordonnées et le pourcentage de participation de chacun des Co assureurs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End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End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End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End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End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End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4F8132C0" w:rsidR="00F35054" w:rsidRPr="00001618" w:rsidRDefault="007B4630"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E</w:t>
            </w:r>
            <w:r w:rsidR="00F35054" w:rsidRPr="00001618">
              <w:rPr>
                <w:rStyle w:val="lev"/>
                <w:bCs w:val="0"/>
                <w:color w:val="FFFFFF" w:themeColor="background1"/>
                <w:szCs w:val="22"/>
              </w:rPr>
              <w:t xml:space="preserve">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7F7E7940" w:rsidR="00F35054" w:rsidRPr="00001618" w:rsidRDefault="007B4630"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 xml:space="preserve">F </w:t>
            </w:r>
            <w:r w:rsidR="00F35054"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02B3C69D" w:rsidR="00162E69" w:rsidRPr="00162E69" w:rsidRDefault="007B4630"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 xml:space="preserve">G </w:t>
      </w:r>
      <w:r w:rsidRPr="007B4630">
        <w:rPr>
          <w:b/>
          <w:bCs/>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59385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lastRenderedPageBreak/>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59385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59385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End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End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6A2E7BC7"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w:t>
            </w:r>
            <w:r w:rsidR="007B4630">
              <w:rPr>
                <w:rStyle w:val="lev"/>
                <w:bCs w:val="0"/>
                <w:color w:val="FFFFFF" w:themeColor="background1"/>
              </w:rPr>
              <w:t>É</w:t>
            </w:r>
            <w:r w:rsidRPr="008F7A2D">
              <w:rPr>
                <w:rStyle w:val="lev"/>
                <w:bCs w:val="0"/>
                <w:color w:val="FFFFFF" w:themeColor="background1"/>
              </w:rPr>
              <w:t>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Annexes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59385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C3373E">
      <w:headerReference w:type="default" r:id="rId11"/>
      <w:footerReference w:type="even" r:id="rId12"/>
      <w:footerReference w:type="default" r:id="rId13"/>
      <w:headerReference w:type="first" r:id="rId14"/>
      <w:type w:val="continuous"/>
      <w:pgSz w:w="11909" w:h="16834" w:code="9"/>
      <w:pgMar w:top="1077" w:right="1561" w:bottom="1077" w:left="1418" w:header="567" w:footer="567"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D6A5" w14:textId="77777777" w:rsidR="00593850" w:rsidRDefault="00593850" w:rsidP="001303C8">
      <w:r>
        <w:separator/>
      </w:r>
    </w:p>
  </w:endnote>
  <w:endnote w:type="continuationSeparator" w:id="0">
    <w:p w14:paraId="1A4CA863" w14:textId="77777777" w:rsidR="00593850" w:rsidRDefault="00593850"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335FD648"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29C4DC62"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52439" w14:textId="77777777" w:rsidR="00593850" w:rsidRDefault="00593850" w:rsidP="001303C8">
      <w:r>
        <w:separator/>
      </w:r>
    </w:p>
  </w:footnote>
  <w:footnote w:type="continuationSeparator" w:id="0">
    <w:p w14:paraId="4C52B75B" w14:textId="77777777" w:rsidR="00593850" w:rsidRDefault="00593850" w:rsidP="001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AA1E0D" w:rsidRPr="00AA1E0D" w14:paraId="307476C5" w14:textId="77777777">
      <w:tc>
        <w:tcPr>
          <w:tcW w:w="3070" w:type="dxa"/>
          <w:tcBorders>
            <w:top w:val="nil"/>
            <w:left w:val="nil"/>
            <w:bottom w:val="single" w:sz="4" w:space="0" w:color="000000"/>
            <w:right w:val="nil"/>
          </w:tcBorders>
          <w:tcMar>
            <w:top w:w="0" w:type="dxa"/>
            <w:left w:w="70" w:type="dxa"/>
            <w:bottom w:w="0" w:type="dxa"/>
            <w:right w:w="70" w:type="dxa"/>
          </w:tcMar>
        </w:tcPr>
        <w:p w14:paraId="37488CC0" w14:textId="77777777" w:rsidR="00AA1E0D" w:rsidRPr="00AA1E0D" w:rsidRDefault="00AA1E0D" w:rsidP="00AA1E0D">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754C73DE" w14:textId="77777777" w:rsidR="00AA1E0D" w:rsidRPr="00AA1E0D" w:rsidRDefault="00AA1E0D" w:rsidP="00AA1E0D">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11060EDA" w14:textId="77777777" w:rsidR="00AA1E0D" w:rsidRPr="00AA1E0D" w:rsidRDefault="00AA1E0D" w:rsidP="00AA1E0D">
          <w:pPr>
            <w:pStyle w:val="En-tte"/>
            <w:rPr>
              <w:i/>
            </w:rPr>
          </w:pPr>
          <w:r w:rsidRPr="00AA1E0D">
            <w:rPr>
              <w:i/>
            </w:rPr>
            <w:t>Procédure : 2026-07</w:t>
          </w:r>
        </w:p>
      </w:tc>
    </w:tr>
  </w:tbl>
  <w:p w14:paraId="683D1F35" w14:textId="77777777" w:rsidR="00AA1E0D" w:rsidRDefault="00AA1E0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AA1E0D" w:rsidRPr="00AA1E0D" w14:paraId="1ED39E89" w14:textId="77777777">
      <w:tc>
        <w:tcPr>
          <w:tcW w:w="3070" w:type="dxa"/>
          <w:tcBorders>
            <w:top w:val="nil"/>
            <w:left w:val="nil"/>
            <w:bottom w:val="single" w:sz="4" w:space="0" w:color="000000"/>
            <w:right w:val="nil"/>
          </w:tcBorders>
          <w:tcMar>
            <w:top w:w="0" w:type="dxa"/>
            <w:left w:w="70" w:type="dxa"/>
            <w:bottom w:w="0" w:type="dxa"/>
            <w:right w:w="70" w:type="dxa"/>
          </w:tcMar>
        </w:tcPr>
        <w:p w14:paraId="062A3716" w14:textId="77777777" w:rsidR="00AA1E0D" w:rsidRPr="00AA1E0D" w:rsidRDefault="00AA1E0D" w:rsidP="00AA1E0D">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1C8FFEF7" w14:textId="77777777" w:rsidR="00AA1E0D" w:rsidRPr="00AA1E0D" w:rsidRDefault="00AA1E0D" w:rsidP="00AA1E0D">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5B351781" w14:textId="77777777" w:rsidR="00AA1E0D" w:rsidRPr="00AA1E0D" w:rsidRDefault="00AA1E0D" w:rsidP="00AA1E0D">
          <w:pPr>
            <w:pStyle w:val="En-tte"/>
            <w:rPr>
              <w:i/>
            </w:rPr>
          </w:pPr>
          <w:r w:rsidRPr="00AA1E0D">
            <w:rPr>
              <w:i/>
            </w:rPr>
            <w:t>Procédure : 2026-07</w:t>
          </w:r>
        </w:p>
      </w:tc>
    </w:tr>
  </w:tbl>
  <w:p w14:paraId="4D930E32" w14:textId="61E11AEC" w:rsidR="00C3373E" w:rsidRDefault="00C3373E">
    <w:pPr>
      <w:pStyle w:val="En-tte"/>
    </w:pPr>
    <w:r>
      <w:rPr>
        <w:noProof/>
      </w:rPr>
      <w:drawing>
        <wp:inline distT="0" distB="0" distL="0" distR="0" wp14:anchorId="13D2C42D" wp14:editId="17BCB02B">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7035"/>
    <w:rsid w:val="0005738A"/>
    <w:rsid w:val="000659CB"/>
    <w:rsid w:val="0006600E"/>
    <w:rsid w:val="00066457"/>
    <w:rsid w:val="00072D8C"/>
    <w:rsid w:val="00072F63"/>
    <w:rsid w:val="00074C9B"/>
    <w:rsid w:val="00082C0A"/>
    <w:rsid w:val="00083040"/>
    <w:rsid w:val="000855AD"/>
    <w:rsid w:val="00085B64"/>
    <w:rsid w:val="000919C5"/>
    <w:rsid w:val="000919F6"/>
    <w:rsid w:val="00091ABE"/>
    <w:rsid w:val="000926C2"/>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C25"/>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4BB1"/>
    <w:rsid w:val="00105E7B"/>
    <w:rsid w:val="00114639"/>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26E9"/>
    <w:rsid w:val="001E30C3"/>
    <w:rsid w:val="001E74DA"/>
    <w:rsid w:val="001F297F"/>
    <w:rsid w:val="001F6CB1"/>
    <w:rsid w:val="001F7F6B"/>
    <w:rsid w:val="001F7F8F"/>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1255"/>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6EE5"/>
    <w:rsid w:val="00307F81"/>
    <w:rsid w:val="003109B2"/>
    <w:rsid w:val="003116CA"/>
    <w:rsid w:val="00312409"/>
    <w:rsid w:val="003139F0"/>
    <w:rsid w:val="00313C31"/>
    <w:rsid w:val="00314586"/>
    <w:rsid w:val="00321238"/>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2BC"/>
    <w:rsid w:val="004143A9"/>
    <w:rsid w:val="00415A9C"/>
    <w:rsid w:val="00416156"/>
    <w:rsid w:val="00420DB9"/>
    <w:rsid w:val="0042147F"/>
    <w:rsid w:val="004219B3"/>
    <w:rsid w:val="00421A40"/>
    <w:rsid w:val="00426539"/>
    <w:rsid w:val="00426E2E"/>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B62"/>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4A07"/>
    <w:rsid w:val="00495B19"/>
    <w:rsid w:val="00497903"/>
    <w:rsid w:val="004A1A43"/>
    <w:rsid w:val="004A313C"/>
    <w:rsid w:val="004A35A8"/>
    <w:rsid w:val="004A3B9F"/>
    <w:rsid w:val="004A402D"/>
    <w:rsid w:val="004A460F"/>
    <w:rsid w:val="004A51BD"/>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3F70"/>
    <w:rsid w:val="004F4373"/>
    <w:rsid w:val="004F43FF"/>
    <w:rsid w:val="004F6ABC"/>
    <w:rsid w:val="004F6C55"/>
    <w:rsid w:val="00500D04"/>
    <w:rsid w:val="005026C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453"/>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3850"/>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F1453"/>
    <w:rsid w:val="005F22CB"/>
    <w:rsid w:val="005F26A4"/>
    <w:rsid w:val="005F36F3"/>
    <w:rsid w:val="005F7DBA"/>
    <w:rsid w:val="00601793"/>
    <w:rsid w:val="006019CC"/>
    <w:rsid w:val="00601D01"/>
    <w:rsid w:val="00601E54"/>
    <w:rsid w:val="00603164"/>
    <w:rsid w:val="00605211"/>
    <w:rsid w:val="00606B37"/>
    <w:rsid w:val="00611CB0"/>
    <w:rsid w:val="00620E5F"/>
    <w:rsid w:val="00620E89"/>
    <w:rsid w:val="0062139F"/>
    <w:rsid w:val="006234DA"/>
    <w:rsid w:val="006251AE"/>
    <w:rsid w:val="0062526E"/>
    <w:rsid w:val="006259B2"/>
    <w:rsid w:val="0062736F"/>
    <w:rsid w:val="006276E7"/>
    <w:rsid w:val="0063051F"/>
    <w:rsid w:val="006305D6"/>
    <w:rsid w:val="00630EC4"/>
    <w:rsid w:val="00633243"/>
    <w:rsid w:val="00635268"/>
    <w:rsid w:val="00636A6D"/>
    <w:rsid w:val="006370D0"/>
    <w:rsid w:val="00637B7F"/>
    <w:rsid w:val="00643070"/>
    <w:rsid w:val="00644203"/>
    <w:rsid w:val="00644A09"/>
    <w:rsid w:val="00646ED1"/>
    <w:rsid w:val="006510ED"/>
    <w:rsid w:val="00651169"/>
    <w:rsid w:val="00652808"/>
    <w:rsid w:val="00652F70"/>
    <w:rsid w:val="0065303E"/>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3611"/>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12B5"/>
    <w:rsid w:val="00753524"/>
    <w:rsid w:val="007545FB"/>
    <w:rsid w:val="007553ED"/>
    <w:rsid w:val="00760CEA"/>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F02"/>
    <w:rsid w:val="007858F2"/>
    <w:rsid w:val="0078610D"/>
    <w:rsid w:val="00787E92"/>
    <w:rsid w:val="00792C92"/>
    <w:rsid w:val="0079591D"/>
    <w:rsid w:val="007973AD"/>
    <w:rsid w:val="007A19A6"/>
    <w:rsid w:val="007A36ED"/>
    <w:rsid w:val="007A6703"/>
    <w:rsid w:val="007A6EA4"/>
    <w:rsid w:val="007A751F"/>
    <w:rsid w:val="007B2544"/>
    <w:rsid w:val="007B2DFD"/>
    <w:rsid w:val="007B3980"/>
    <w:rsid w:val="007B439B"/>
    <w:rsid w:val="007B4630"/>
    <w:rsid w:val="007B4C6F"/>
    <w:rsid w:val="007B6813"/>
    <w:rsid w:val="007B6AB8"/>
    <w:rsid w:val="007C0EDF"/>
    <w:rsid w:val="007C266F"/>
    <w:rsid w:val="007C46F4"/>
    <w:rsid w:val="007C521E"/>
    <w:rsid w:val="007C6CA7"/>
    <w:rsid w:val="007C769B"/>
    <w:rsid w:val="007C792B"/>
    <w:rsid w:val="007D03FA"/>
    <w:rsid w:val="007D1594"/>
    <w:rsid w:val="007D208E"/>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67C5"/>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61D5F"/>
    <w:rsid w:val="008651D7"/>
    <w:rsid w:val="00865908"/>
    <w:rsid w:val="00865E8D"/>
    <w:rsid w:val="00866FDC"/>
    <w:rsid w:val="008676B1"/>
    <w:rsid w:val="008677CD"/>
    <w:rsid w:val="008711CE"/>
    <w:rsid w:val="00872015"/>
    <w:rsid w:val="008733AC"/>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E08"/>
    <w:rsid w:val="00892415"/>
    <w:rsid w:val="008924F0"/>
    <w:rsid w:val="008933B7"/>
    <w:rsid w:val="008939DC"/>
    <w:rsid w:val="0089635C"/>
    <w:rsid w:val="008974D3"/>
    <w:rsid w:val="008A12FE"/>
    <w:rsid w:val="008A28C4"/>
    <w:rsid w:val="008A45E9"/>
    <w:rsid w:val="008B0721"/>
    <w:rsid w:val="008B5963"/>
    <w:rsid w:val="008B5E67"/>
    <w:rsid w:val="008C0431"/>
    <w:rsid w:val="008C1512"/>
    <w:rsid w:val="008C1ED3"/>
    <w:rsid w:val="008C2AFF"/>
    <w:rsid w:val="008C6B6F"/>
    <w:rsid w:val="008C6BE1"/>
    <w:rsid w:val="008D1C27"/>
    <w:rsid w:val="008D1FE3"/>
    <w:rsid w:val="008D4C43"/>
    <w:rsid w:val="008D777D"/>
    <w:rsid w:val="008D7C86"/>
    <w:rsid w:val="008E12BA"/>
    <w:rsid w:val="008E4CCF"/>
    <w:rsid w:val="008E6D1D"/>
    <w:rsid w:val="008F00AB"/>
    <w:rsid w:val="008F0579"/>
    <w:rsid w:val="008F2BD4"/>
    <w:rsid w:val="008F2D65"/>
    <w:rsid w:val="008F5C29"/>
    <w:rsid w:val="008F6AF8"/>
    <w:rsid w:val="008F7A2D"/>
    <w:rsid w:val="009000A4"/>
    <w:rsid w:val="00904C92"/>
    <w:rsid w:val="00904CFB"/>
    <w:rsid w:val="00904E03"/>
    <w:rsid w:val="00905865"/>
    <w:rsid w:val="00906427"/>
    <w:rsid w:val="009071E8"/>
    <w:rsid w:val="009077C5"/>
    <w:rsid w:val="00910089"/>
    <w:rsid w:val="0091138E"/>
    <w:rsid w:val="00912778"/>
    <w:rsid w:val="00912A56"/>
    <w:rsid w:val="009142D3"/>
    <w:rsid w:val="00914AAE"/>
    <w:rsid w:val="00916762"/>
    <w:rsid w:val="0092546A"/>
    <w:rsid w:val="0092587B"/>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67DD5"/>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CED"/>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6C3"/>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1E0D"/>
    <w:rsid w:val="00AA4E4D"/>
    <w:rsid w:val="00AA608C"/>
    <w:rsid w:val="00AB11E2"/>
    <w:rsid w:val="00AB1506"/>
    <w:rsid w:val="00AB16B3"/>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21E5"/>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544"/>
    <w:rsid w:val="00B61FC7"/>
    <w:rsid w:val="00B6278D"/>
    <w:rsid w:val="00B6356A"/>
    <w:rsid w:val="00B63C00"/>
    <w:rsid w:val="00B63C8D"/>
    <w:rsid w:val="00B65380"/>
    <w:rsid w:val="00B66A98"/>
    <w:rsid w:val="00B71A92"/>
    <w:rsid w:val="00B7247D"/>
    <w:rsid w:val="00B734D1"/>
    <w:rsid w:val="00B739DC"/>
    <w:rsid w:val="00B74E59"/>
    <w:rsid w:val="00B7794F"/>
    <w:rsid w:val="00B87277"/>
    <w:rsid w:val="00B8782A"/>
    <w:rsid w:val="00B90911"/>
    <w:rsid w:val="00B9272C"/>
    <w:rsid w:val="00B93411"/>
    <w:rsid w:val="00B934FF"/>
    <w:rsid w:val="00B93A9B"/>
    <w:rsid w:val="00B93F15"/>
    <w:rsid w:val="00B9595B"/>
    <w:rsid w:val="00B95EC5"/>
    <w:rsid w:val="00B977D2"/>
    <w:rsid w:val="00BA092B"/>
    <w:rsid w:val="00BA30FE"/>
    <w:rsid w:val="00BA3222"/>
    <w:rsid w:val="00BA4605"/>
    <w:rsid w:val="00BA62BA"/>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20886"/>
    <w:rsid w:val="00C20C6E"/>
    <w:rsid w:val="00C2183A"/>
    <w:rsid w:val="00C22511"/>
    <w:rsid w:val="00C231B9"/>
    <w:rsid w:val="00C24B76"/>
    <w:rsid w:val="00C26F3A"/>
    <w:rsid w:val="00C27EDD"/>
    <w:rsid w:val="00C31636"/>
    <w:rsid w:val="00C316F8"/>
    <w:rsid w:val="00C31C53"/>
    <w:rsid w:val="00C321A2"/>
    <w:rsid w:val="00C3373E"/>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6D6F"/>
    <w:rsid w:val="00CA0F27"/>
    <w:rsid w:val="00CA1D00"/>
    <w:rsid w:val="00CA6782"/>
    <w:rsid w:val="00CA707D"/>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4E56"/>
    <w:rsid w:val="00D162AD"/>
    <w:rsid w:val="00D16C56"/>
    <w:rsid w:val="00D2016D"/>
    <w:rsid w:val="00D204E0"/>
    <w:rsid w:val="00D21BAB"/>
    <w:rsid w:val="00D220B1"/>
    <w:rsid w:val="00D23E94"/>
    <w:rsid w:val="00D26B81"/>
    <w:rsid w:val="00D30E65"/>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75BAB"/>
    <w:rsid w:val="00D807C3"/>
    <w:rsid w:val="00D822C2"/>
    <w:rsid w:val="00D84552"/>
    <w:rsid w:val="00D850F7"/>
    <w:rsid w:val="00D866C9"/>
    <w:rsid w:val="00D8707A"/>
    <w:rsid w:val="00D87F9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6E75"/>
    <w:rsid w:val="00E7749F"/>
    <w:rsid w:val="00E774CF"/>
    <w:rsid w:val="00E82EE1"/>
    <w:rsid w:val="00E8306E"/>
    <w:rsid w:val="00E83445"/>
    <w:rsid w:val="00E85837"/>
    <w:rsid w:val="00E85882"/>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057"/>
    <w:rsid w:val="00F1436D"/>
    <w:rsid w:val="00F1459F"/>
    <w:rsid w:val="00F1645C"/>
    <w:rsid w:val="00F21329"/>
    <w:rsid w:val="00F2183E"/>
    <w:rsid w:val="00F258FB"/>
    <w:rsid w:val="00F279C2"/>
    <w:rsid w:val="00F27F9F"/>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47C79"/>
    <w:rsid w:val="00F5315C"/>
    <w:rsid w:val="00F5343B"/>
    <w:rsid w:val="00F54EB7"/>
    <w:rsid w:val="00F60698"/>
    <w:rsid w:val="00F60EE9"/>
    <w:rsid w:val="00F610F9"/>
    <w:rsid w:val="00F61E57"/>
    <w:rsid w:val="00F64174"/>
    <w:rsid w:val="00F66565"/>
    <w:rsid w:val="00F6680B"/>
    <w:rsid w:val="00F66FF2"/>
    <w:rsid w:val="00F67295"/>
    <w:rsid w:val="00F704F4"/>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3511"/>
    <w:rsid w:val="00F954BE"/>
    <w:rsid w:val="00F9554F"/>
    <w:rsid w:val="00F970BB"/>
    <w:rsid w:val="00FA01FD"/>
    <w:rsid w:val="00FA2527"/>
    <w:rsid w:val="00FA319D"/>
    <w:rsid w:val="00FA3AF2"/>
    <w:rsid w:val="00FA3F29"/>
    <w:rsid w:val="00FA4959"/>
    <w:rsid w:val="00FB2069"/>
    <w:rsid w:val="00FB7277"/>
    <w:rsid w:val="00FC1C17"/>
    <w:rsid w:val="00FC2049"/>
    <w:rsid w:val="00FC2760"/>
    <w:rsid w:val="00FC30F7"/>
    <w:rsid w:val="00FC3184"/>
    <w:rsid w:val="00FC467C"/>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4349"/>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2D"/>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 w:type="table" w:customStyle="1" w:styleId="Grilledutableau11">
    <w:name w:val="Grille du tableau11"/>
    <w:basedOn w:val="TableauNormal"/>
    <w:uiPriority w:val="59"/>
    <w:rsid w:val="00601D01"/>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0E8BF27D2D7A495DB1E9A9119F269A46"/>
        <w:category>
          <w:name w:val="Général"/>
          <w:gallery w:val="placeholder"/>
        </w:category>
        <w:types>
          <w:type w:val="bbPlcHdr"/>
        </w:types>
        <w:behaviors>
          <w:behavior w:val="content"/>
        </w:behaviors>
        <w:guid w:val="{9AE4E885-E7DF-49F5-8005-38627F8F5E1E}"/>
      </w:docPartPr>
      <w:docPartBody>
        <w:p w:rsidR="00570666" w:rsidRDefault="00043A8C" w:rsidP="00043A8C">
          <w:pPr>
            <w:pStyle w:val="0E8BF27D2D7A495DB1E9A9119F269A46"/>
          </w:pPr>
          <w:r w:rsidRPr="00B8154C">
            <w:rPr>
              <w:rStyle w:val="Textedelespacerserv"/>
            </w:rPr>
            <w:t>Cliquez ou appuyez ici pour entrer du texte.</w:t>
          </w:r>
        </w:p>
      </w:docPartBody>
    </w:docPart>
    <w:docPart>
      <w:docPartPr>
        <w:name w:val="A3949EE1442341838E3B609C033FA779"/>
        <w:category>
          <w:name w:val="Général"/>
          <w:gallery w:val="placeholder"/>
        </w:category>
        <w:types>
          <w:type w:val="bbPlcHdr"/>
        </w:types>
        <w:behaviors>
          <w:behavior w:val="content"/>
        </w:behaviors>
        <w:guid w:val="{C0C430C2-0F8D-494F-813B-A87EAC29848B}"/>
      </w:docPartPr>
      <w:docPartBody>
        <w:p w:rsidR="00570666" w:rsidRDefault="00043A8C" w:rsidP="00043A8C">
          <w:pPr>
            <w:pStyle w:val="A3949EE1442341838E3B609C033FA779"/>
          </w:pPr>
          <w:r w:rsidRPr="00B8154C">
            <w:rPr>
              <w:rStyle w:val="Textedelespacerserv"/>
            </w:rPr>
            <w:t>Cliquez ou appuyez ici pour entrer du texte.</w:t>
          </w:r>
        </w:p>
      </w:docPartBody>
    </w:docPart>
    <w:docPart>
      <w:docPartPr>
        <w:name w:val="32C6E09B76774F20A2A3FD0CFC2926DB"/>
        <w:category>
          <w:name w:val="Général"/>
          <w:gallery w:val="placeholder"/>
        </w:category>
        <w:types>
          <w:type w:val="bbPlcHdr"/>
        </w:types>
        <w:behaviors>
          <w:behavior w:val="content"/>
        </w:behaviors>
        <w:guid w:val="{8B01274B-9C96-4C64-BC67-8CF77F685584}"/>
      </w:docPartPr>
      <w:docPartBody>
        <w:p w:rsidR="00570666" w:rsidRDefault="00043A8C" w:rsidP="00043A8C">
          <w:pPr>
            <w:pStyle w:val="32C6E09B76774F20A2A3FD0CFC2926DB"/>
          </w:pPr>
          <w:r w:rsidRPr="00B8154C">
            <w:rPr>
              <w:rStyle w:val="Textedelespacerserv"/>
            </w:rPr>
            <w:t>Cliquez ou appuyez ici pour entrer du texte.</w:t>
          </w:r>
        </w:p>
      </w:docPartBody>
    </w:docPart>
    <w:docPart>
      <w:docPartPr>
        <w:name w:val="7A261A73B4E84D51A6E1258239C4DC5A"/>
        <w:category>
          <w:name w:val="Général"/>
          <w:gallery w:val="placeholder"/>
        </w:category>
        <w:types>
          <w:type w:val="bbPlcHdr"/>
        </w:types>
        <w:behaviors>
          <w:behavior w:val="content"/>
        </w:behaviors>
        <w:guid w:val="{77523347-101C-48AF-B7DD-96F2E5FDFB73}"/>
      </w:docPartPr>
      <w:docPartBody>
        <w:p w:rsidR="00570666" w:rsidRDefault="00043A8C" w:rsidP="00043A8C">
          <w:pPr>
            <w:pStyle w:val="7A261A73B4E84D51A6E1258239C4DC5A"/>
          </w:pPr>
          <w:r w:rsidRPr="00B8154C">
            <w:rPr>
              <w:rStyle w:val="Textedelespacerserv"/>
            </w:rPr>
            <w:t>Cliquez ou appuyez ici pour entrer du texte.</w:t>
          </w:r>
        </w:p>
      </w:docPartBody>
    </w:docPart>
    <w:docPart>
      <w:docPartPr>
        <w:name w:val="B24551276F364F6681128E2950C37FAA"/>
        <w:category>
          <w:name w:val="Général"/>
          <w:gallery w:val="placeholder"/>
        </w:category>
        <w:types>
          <w:type w:val="bbPlcHdr"/>
        </w:types>
        <w:behaviors>
          <w:behavior w:val="content"/>
        </w:behaviors>
        <w:guid w:val="{CDA6F062-91B8-4C18-890F-337B5A026EC8}"/>
      </w:docPartPr>
      <w:docPartBody>
        <w:p w:rsidR="00570666" w:rsidRDefault="00043A8C" w:rsidP="00043A8C">
          <w:pPr>
            <w:pStyle w:val="B24551276F364F6681128E2950C37FAA"/>
          </w:pPr>
          <w:r w:rsidRPr="00B8154C">
            <w:rPr>
              <w:rStyle w:val="Textedelespacerserv"/>
            </w:rPr>
            <w:t>Cliquez ou appuyez ici pour entrer du texte.</w:t>
          </w:r>
        </w:p>
      </w:docPartBody>
    </w:docPart>
    <w:docPart>
      <w:docPartPr>
        <w:name w:val="309C26452C9C48899DFF60EDEDB15454"/>
        <w:category>
          <w:name w:val="Général"/>
          <w:gallery w:val="placeholder"/>
        </w:category>
        <w:types>
          <w:type w:val="bbPlcHdr"/>
        </w:types>
        <w:behaviors>
          <w:behavior w:val="content"/>
        </w:behaviors>
        <w:guid w:val="{7212644B-9DC0-4176-B220-4690D30F5520}"/>
      </w:docPartPr>
      <w:docPartBody>
        <w:p w:rsidR="00055CD0" w:rsidRDefault="003D4153" w:rsidP="003D4153">
          <w:pPr>
            <w:pStyle w:val="309C26452C9C48899DFF60EDEDB15454"/>
          </w:pPr>
          <w:r w:rsidRPr="00001618">
            <w:rPr>
              <w:rFonts w:cs="Calibri"/>
              <w:b/>
              <w:bCs/>
              <w:szCs w:val="22"/>
              <w:u w:val="single"/>
            </w:rPr>
            <w:t xml:space="preserve"> A compléter</w:t>
          </w:r>
        </w:p>
      </w:docPartBody>
    </w:docPart>
    <w:docPart>
      <w:docPartPr>
        <w:name w:val="02044BFBA6D64803ABAC0B3FEDABEB38"/>
        <w:category>
          <w:name w:val="Général"/>
          <w:gallery w:val="placeholder"/>
        </w:category>
        <w:types>
          <w:type w:val="bbPlcHdr"/>
        </w:types>
        <w:behaviors>
          <w:behavior w:val="content"/>
        </w:behaviors>
        <w:guid w:val="{2281B90C-E08F-4E76-B0D7-653581FC149F}"/>
      </w:docPartPr>
      <w:docPartBody>
        <w:p w:rsidR="00055CD0" w:rsidRDefault="003D4153" w:rsidP="003D4153">
          <w:pPr>
            <w:pStyle w:val="02044BFBA6D64803ABAC0B3FEDABEB38"/>
          </w:pPr>
          <w:r w:rsidRPr="00001618">
            <w:rPr>
              <w:rFonts w:cs="Calibri"/>
              <w:b/>
              <w:bCs/>
              <w:szCs w:val="22"/>
              <w:u w:val="single"/>
            </w:rPr>
            <w:t xml:space="preserve"> A compléter</w:t>
          </w:r>
        </w:p>
      </w:docPartBody>
    </w:docPart>
    <w:docPart>
      <w:docPartPr>
        <w:name w:val="15D1F28CD8E0410184D405F7AE038B33"/>
        <w:category>
          <w:name w:val="Général"/>
          <w:gallery w:val="placeholder"/>
        </w:category>
        <w:types>
          <w:type w:val="bbPlcHdr"/>
        </w:types>
        <w:behaviors>
          <w:behavior w:val="content"/>
        </w:behaviors>
        <w:guid w:val="{E42115B7-A934-4618-93E9-D68B23952279}"/>
      </w:docPartPr>
      <w:docPartBody>
        <w:p w:rsidR="00055CD0" w:rsidRDefault="003D4153" w:rsidP="003D4153">
          <w:pPr>
            <w:pStyle w:val="15D1F28CD8E0410184D405F7AE038B33"/>
          </w:pPr>
          <w:r w:rsidRPr="00001618">
            <w:rPr>
              <w:rFonts w:cs="Calibri"/>
              <w:b/>
              <w:bCs/>
              <w:szCs w:val="22"/>
              <w:u w:val="single"/>
            </w:rPr>
            <w:t xml:space="preserve"> A compléter</w:t>
          </w:r>
        </w:p>
      </w:docPartBody>
    </w:docPart>
    <w:docPart>
      <w:docPartPr>
        <w:name w:val="B577B53BB88F43DCBE22672EDD797BDB"/>
        <w:category>
          <w:name w:val="Général"/>
          <w:gallery w:val="placeholder"/>
        </w:category>
        <w:types>
          <w:type w:val="bbPlcHdr"/>
        </w:types>
        <w:behaviors>
          <w:behavior w:val="content"/>
        </w:behaviors>
        <w:guid w:val="{FA63AC06-B431-49E9-8125-2D581205520C}"/>
      </w:docPartPr>
      <w:docPartBody>
        <w:p w:rsidR="00055CD0" w:rsidRDefault="003D4153" w:rsidP="003D4153">
          <w:pPr>
            <w:pStyle w:val="B577B53BB88F43DCBE22672EDD797BDB"/>
          </w:pPr>
          <w:r w:rsidRPr="00001618">
            <w:rPr>
              <w:rFonts w:cs="Calibri"/>
              <w:b/>
              <w:bCs/>
              <w:szCs w:val="22"/>
              <w:u w:val="single"/>
            </w:rPr>
            <w:t xml:space="preserve"> A compléter</w:t>
          </w:r>
        </w:p>
      </w:docPartBody>
    </w:docPart>
    <w:docPart>
      <w:docPartPr>
        <w:name w:val="833937D0948D47748C40B8E52917660C"/>
        <w:category>
          <w:name w:val="Général"/>
          <w:gallery w:val="placeholder"/>
        </w:category>
        <w:types>
          <w:type w:val="bbPlcHdr"/>
        </w:types>
        <w:behaviors>
          <w:behavior w:val="content"/>
        </w:behaviors>
        <w:guid w:val="{C731ED32-084B-4FBD-8983-76F7F6321E58}"/>
      </w:docPartPr>
      <w:docPartBody>
        <w:p w:rsidR="00055CD0" w:rsidRDefault="003D4153" w:rsidP="003D4153">
          <w:pPr>
            <w:pStyle w:val="833937D0948D47748C40B8E52917660C"/>
          </w:pPr>
          <w:r w:rsidRPr="00001618">
            <w:rPr>
              <w:rFonts w:cs="Calibri"/>
              <w:b/>
              <w:bCs/>
              <w:szCs w:val="22"/>
              <w:u w:val="single"/>
            </w:rPr>
            <w:t xml:space="preserve"> A compléter</w:t>
          </w:r>
        </w:p>
      </w:docPartBody>
    </w:docPart>
    <w:docPart>
      <w:docPartPr>
        <w:name w:val="E7F12655894744EA8FCA4EF51DF2E09A"/>
        <w:category>
          <w:name w:val="Général"/>
          <w:gallery w:val="placeholder"/>
        </w:category>
        <w:types>
          <w:type w:val="bbPlcHdr"/>
        </w:types>
        <w:behaviors>
          <w:behavior w:val="content"/>
        </w:behaviors>
        <w:guid w:val="{323B1939-9C3C-4609-A113-EE7D1B79D835}"/>
      </w:docPartPr>
      <w:docPartBody>
        <w:p w:rsidR="00055CD0" w:rsidRDefault="003D4153" w:rsidP="003D4153">
          <w:pPr>
            <w:pStyle w:val="E7F12655894744EA8FCA4EF51DF2E09A"/>
          </w:pPr>
          <w:r w:rsidRPr="00001618">
            <w:rPr>
              <w:rFonts w:cs="Calibri"/>
              <w:b/>
              <w:bCs/>
              <w:szCs w:val="22"/>
              <w:u w:val="single"/>
            </w:rPr>
            <w:t xml:space="preserve"> A compléter</w:t>
          </w:r>
        </w:p>
      </w:docPartBody>
    </w:docPart>
    <w:docPart>
      <w:docPartPr>
        <w:name w:val="407084BCB1C04DFF99B420C6DE834F5A"/>
        <w:category>
          <w:name w:val="Général"/>
          <w:gallery w:val="placeholder"/>
        </w:category>
        <w:types>
          <w:type w:val="bbPlcHdr"/>
        </w:types>
        <w:behaviors>
          <w:behavior w:val="content"/>
        </w:behaviors>
        <w:guid w:val="{92DE328F-DB67-481B-A83A-8639C8D022AD}"/>
      </w:docPartPr>
      <w:docPartBody>
        <w:p w:rsidR="00055CD0" w:rsidRDefault="003D4153" w:rsidP="003D4153">
          <w:pPr>
            <w:pStyle w:val="407084BCB1C04DFF99B420C6DE834F5A"/>
          </w:pPr>
          <w:r w:rsidRPr="00001618">
            <w:rPr>
              <w:rFonts w:cs="Calibri"/>
              <w:b/>
              <w:bCs/>
              <w:szCs w:val="22"/>
              <w:u w:val="single"/>
            </w:rPr>
            <w:t xml:space="preserve"> A compléter</w:t>
          </w:r>
        </w:p>
      </w:docPartBody>
    </w:docPart>
    <w:docPart>
      <w:docPartPr>
        <w:name w:val="03D362121086422BB7AE125483D505EE"/>
        <w:category>
          <w:name w:val="Général"/>
          <w:gallery w:val="placeholder"/>
        </w:category>
        <w:types>
          <w:type w:val="bbPlcHdr"/>
        </w:types>
        <w:behaviors>
          <w:behavior w:val="content"/>
        </w:behaviors>
        <w:guid w:val="{8DB1737A-0851-4167-8A8D-1E01EE431616}"/>
      </w:docPartPr>
      <w:docPartBody>
        <w:p w:rsidR="00055CD0" w:rsidRDefault="003D4153" w:rsidP="003D4153">
          <w:pPr>
            <w:pStyle w:val="03D362121086422BB7AE125483D505EE"/>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43A8C"/>
    <w:rsid w:val="00055CD0"/>
    <w:rsid w:val="000564F4"/>
    <w:rsid w:val="0006252A"/>
    <w:rsid w:val="000D52F0"/>
    <w:rsid w:val="001C61C9"/>
    <w:rsid w:val="002525E9"/>
    <w:rsid w:val="002D35D0"/>
    <w:rsid w:val="003667E4"/>
    <w:rsid w:val="003961A4"/>
    <w:rsid w:val="003D4153"/>
    <w:rsid w:val="004529EF"/>
    <w:rsid w:val="00494A07"/>
    <w:rsid w:val="005026C8"/>
    <w:rsid w:val="00546212"/>
    <w:rsid w:val="00556453"/>
    <w:rsid w:val="00561D61"/>
    <w:rsid w:val="00570666"/>
    <w:rsid w:val="00576A3C"/>
    <w:rsid w:val="00676247"/>
    <w:rsid w:val="006D21E8"/>
    <w:rsid w:val="007240B9"/>
    <w:rsid w:val="00766417"/>
    <w:rsid w:val="007C46F4"/>
    <w:rsid w:val="007C658F"/>
    <w:rsid w:val="0080261C"/>
    <w:rsid w:val="00845A64"/>
    <w:rsid w:val="008518E4"/>
    <w:rsid w:val="0089126D"/>
    <w:rsid w:val="00904CFB"/>
    <w:rsid w:val="00967DD5"/>
    <w:rsid w:val="00A7693B"/>
    <w:rsid w:val="00A91C17"/>
    <w:rsid w:val="00AD0B8C"/>
    <w:rsid w:val="00B221E5"/>
    <w:rsid w:val="00B61544"/>
    <w:rsid w:val="00B66A98"/>
    <w:rsid w:val="00D42E12"/>
    <w:rsid w:val="00D8759E"/>
    <w:rsid w:val="00D87F9A"/>
    <w:rsid w:val="00D91ECD"/>
    <w:rsid w:val="00E16665"/>
    <w:rsid w:val="00EB4664"/>
    <w:rsid w:val="00F073D9"/>
    <w:rsid w:val="00F47C79"/>
    <w:rsid w:val="00F5430C"/>
    <w:rsid w:val="00FA3F29"/>
    <w:rsid w:val="00FC78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43A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E58FE862CB3442B6B85915865A2074A6">
    <w:name w:val="E58FE862CB3442B6B85915865A2074A6"/>
    <w:rsid w:val="0006252A"/>
    <w:pPr>
      <w:spacing w:after="0" w:line="240" w:lineRule="auto"/>
    </w:pPr>
    <w:rPr>
      <w:rFonts w:ascii="Arial Nova" w:eastAsia="Times New Roman" w:hAnsi="Arial Nova" w:cs="Times New Roman"/>
      <w:kern w:val="0"/>
      <w:szCs w:val="18"/>
      <w14:ligatures w14:val="none"/>
    </w:rPr>
  </w:style>
  <w:style w:type="paragraph" w:customStyle="1" w:styleId="8BEDA29D37C04AE3B6B0AB1444C60E70">
    <w:name w:val="8BEDA29D37C04AE3B6B0AB1444C60E70"/>
    <w:rsid w:val="0006252A"/>
    <w:pPr>
      <w:spacing w:after="0" w:line="240" w:lineRule="auto"/>
    </w:pPr>
    <w:rPr>
      <w:rFonts w:ascii="Arial Nova" w:eastAsia="Times New Roman" w:hAnsi="Arial Nova" w:cs="Times New Roman"/>
      <w:kern w:val="0"/>
      <w:szCs w:val="18"/>
      <w14:ligatures w14:val="none"/>
    </w:rPr>
  </w:style>
  <w:style w:type="paragraph" w:customStyle="1" w:styleId="401B4F45B5194E4F866830662F1944CB">
    <w:name w:val="401B4F45B5194E4F866830662F1944CB"/>
    <w:rsid w:val="0006252A"/>
    <w:pPr>
      <w:spacing w:after="0" w:line="240" w:lineRule="auto"/>
    </w:pPr>
    <w:rPr>
      <w:rFonts w:ascii="Arial Nova" w:eastAsia="Times New Roman" w:hAnsi="Arial Nova" w:cs="Times New Roman"/>
      <w:kern w:val="0"/>
      <w:szCs w:val="18"/>
      <w14:ligatures w14:val="none"/>
    </w:rPr>
  </w:style>
  <w:style w:type="paragraph" w:customStyle="1" w:styleId="110422ECE7CB4956B582E9A8641CAE9A">
    <w:name w:val="110422ECE7CB4956B582E9A8641CAE9A"/>
    <w:rsid w:val="0006252A"/>
    <w:pPr>
      <w:spacing w:after="0" w:line="240" w:lineRule="auto"/>
    </w:pPr>
    <w:rPr>
      <w:rFonts w:ascii="Arial Nova" w:eastAsia="Times New Roman" w:hAnsi="Arial Nova" w:cs="Times New Roman"/>
      <w:kern w:val="0"/>
      <w:szCs w:val="18"/>
      <w14:ligatures w14:val="none"/>
    </w:rPr>
  </w:style>
  <w:style w:type="paragraph" w:customStyle="1" w:styleId="AFA8390743224C5BB326B17A97D99AA7">
    <w:name w:val="AFA8390743224C5BB326B17A97D99AA7"/>
    <w:rsid w:val="0006252A"/>
    <w:pPr>
      <w:spacing w:after="0" w:line="240" w:lineRule="auto"/>
    </w:pPr>
    <w:rPr>
      <w:rFonts w:ascii="Arial Nova" w:eastAsia="Times New Roman" w:hAnsi="Arial Nova" w:cs="Times New Roman"/>
      <w:kern w:val="0"/>
      <w:szCs w:val="18"/>
      <w14:ligatures w14:val="none"/>
    </w:rPr>
  </w:style>
  <w:style w:type="paragraph" w:customStyle="1" w:styleId="894A90CEC28D4B2BA0FA192FFF29BE9B">
    <w:name w:val="894A90CEC28D4B2BA0FA192FFF29BE9B"/>
    <w:rsid w:val="0006252A"/>
    <w:pPr>
      <w:spacing w:after="0" w:line="240" w:lineRule="auto"/>
    </w:pPr>
    <w:rPr>
      <w:rFonts w:ascii="Arial Nova" w:eastAsia="Times New Roman" w:hAnsi="Arial Nova" w:cs="Times New Roman"/>
      <w:kern w:val="0"/>
      <w:szCs w:val="18"/>
      <w14:ligatures w14:val="none"/>
    </w:rPr>
  </w:style>
  <w:style w:type="paragraph" w:customStyle="1" w:styleId="ECDE8483465D494F96690878E250A669">
    <w:name w:val="ECDE8483465D494F96690878E250A669"/>
    <w:rsid w:val="0006252A"/>
    <w:pPr>
      <w:spacing w:after="0" w:line="240" w:lineRule="auto"/>
    </w:pPr>
    <w:rPr>
      <w:rFonts w:ascii="Arial Nova" w:eastAsia="Times New Roman" w:hAnsi="Arial Nova" w:cs="Times New Roman"/>
      <w:kern w:val="0"/>
      <w:szCs w:val="18"/>
      <w14:ligatures w14:val="none"/>
    </w:rPr>
  </w:style>
  <w:style w:type="paragraph" w:customStyle="1" w:styleId="4263DF694B8543C7AFA9A9F187BF1046">
    <w:name w:val="4263DF694B8543C7AFA9A9F187BF1046"/>
    <w:rsid w:val="0006252A"/>
    <w:pPr>
      <w:spacing w:after="0" w:line="240" w:lineRule="auto"/>
    </w:pPr>
    <w:rPr>
      <w:rFonts w:ascii="Arial Nova" w:eastAsia="Times New Roman" w:hAnsi="Arial Nova" w:cs="Times New Roman"/>
      <w:kern w:val="0"/>
      <w:szCs w:val="18"/>
      <w14:ligatures w14:val="none"/>
    </w:rPr>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554F43B6F2914ED9B5FD7FED4A98209B">
    <w:name w:val="554F43B6F2914ED9B5FD7FED4A98209B"/>
    <w:rsid w:val="00043A8C"/>
    <w:pPr>
      <w:spacing w:line="278" w:lineRule="auto"/>
    </w:pPr>
    <w:rPr>
      <w:sz w:val="24"/>
      <w:szCs w:val="24"/>
    </w:rPr>
  </w:style>
  <w:style w:type="paragraph" w:customStyle="1" w:styleId="6F04E61ADF5541A7BB441FF9DA1278F1">
    <w:name w:val="6F04E61ADF5541A7BB441FF9DA1278F1"/>
    <w:rsid w:val="00043A8C"/>
    <w:pPr>
      <w:spacing w:line="278" w:lineRule="auto"/>
    </w:pPr>
    <w:rPr>
      <w:sz w:val="24"/>
      <w:szCs w:val="24"/>
    </w:rPr>
  </w:style>
  <w:style w:type="paragraph" w:customStyle="1" w:styleId="0DDC3F91FB364B438EAA9574A458FA16">
    <w:name w:val="0DDC3F91FB364B438EAA9574A458FA16"/>
    <w:rsid w:val="00043A8C"/>
    <w:pPr>
      <w:spacing w:line="278" w:lineRule="auto"/>
    </w:pPr>
    <w:rPr>
      <w:sz w:val="24"/>
      <w:szCs w:val="24"/>
    </w:rPr>
  </w:style>
  <w:style w:type="paragraph" w:customStyle="1" w:styleId="285ED34C7800490FB553EA5D4718B6C4">
    <w:name w:val="285ED34C7800490FB553EA5D4718B6C4"/>
    <w:rsid w:val="00043A8C"/>
    <w:pPr>
      <w:spacing w:line="278" w:lineRule="auto"/>
    </w:pPr>
    <w:rPr>
      <w:sz w:val="24"/>
      <w:szCs w:val="24"/>
    </w:rPr>
  </w:style>
  <w:style w:type="paragraph" w:customStyle="1" w:styleId="A1509C9EB6004F289C98350F7E5710D2">
    <w:name w:val="A1509C9EB6004F289C98350F7E5710D2"/>
    <w:rsid w:val="00043A8C"/>
    <w:pPr>
      <w:spacing w:line="278" w:lineRule="auto"/>
    </w:pPr>
    <w:rPr>
      <w:sz w:val="24"/>
      <w:szCs w:val="24"/>
    </w:rPr>
  </w:style>
  <w:style w:type="paragraph" w:customStyle="1" w:styleId="DA856AF4496547EE8822C3AFCD14FB5C">
    <w:name w:val="DA856AF4496547EE8822C3AFCD14FB5C"/>
    <w:rsid w:val="00043A8C"/>
    <w:pPr>
      <w:spacing w:line="278" w:lineRule="auto"/>
    </w:pPr>
    <w:rPr>
      <w:sz w:val="24"/>
      <w:szCs w:val="24"/>
    </w:rPr>
  </w:style>
  <w:style w:type="paragraph" w:customStyle="1" w:styleId="BF30FC661B1B4A09BA6ABC1C9EAA6F31">
    <w:name w:val="BF30FC661B1B4A09BA6ABC1C9EAA6F31"/>
    <w:rsid w:val="00043A8C"/>
    <w:pPr>
      <w:spacing w:line="278" w:lineRule="auto"/>
    </w:pPr>
    <w:rPr>
      <w:sz w:val="24"/>
      <w:szCs w:val="24"/>
    </w:rPr>
  </w:style>
  <w:style w:type="paragraph" w:customStyle="1" w:styleId="2BA60FCDF12B4F37BED6943D44E53D7F">
    <w:name w:val="2BA60FCDF12B4F37BED6943D44E53D7F"/>
    <w:rsid w:val="00043A8C"/>
    <w:pPr>
      <w:spacing w:line="278" w:lineRule="auto"/>
    </w:pPr>
    <w:rPr>
      <w:sz w:val="24"/>
      <w:szCs w:val="24"/>
    </w:rPr>
  </w:style>
  <w:style w:type="paragraph" w:customStyle="1" w:styleId="39C16A726081410B9DF4E198BEEE50F6">
    <w:name w:val="39C16A726081410B9DF4E198BEEE50F6"/>
    <w:rsid w:val="00043A8C"/>
    <w:pPr>
      <w:spacing w:line="278" w:lineRule="auto"/>
    </w:pPr>
    <w:rPr>
      <w:sz w:val="24"/>
      <w:szCs w:val="24"/>
    </w:rPr>
  </w:style>
  <w:style w:type="paragraph" w:customStyle="1" w:styleId="C1C14CD65B204B73876581E78C9C06D3">
    <w:name w:val="C1C14CD65B204B73876581E78C9C06D3"/>
    <w:rsid w:val="00043A8C"/>
    <w:pPr>
      <w:spacing w:line="278" w:lineRule="auto"/>
    </w:pPr>
    <w:rPr>
      <w:sz w:val="24"/>
      <w:szCs w:val="24"/>
    </w:rPr>
  </w:style>
  <w:style w:type="paragraph" w:customStyle="1" w:styleId="0E8BF27D2D7A495DB1E9A9119F269A46">
    <w:name w:val="0E8BF27D2D7A495DB1E9A9119F269A46"/>
    <w:rsid w:val="00043A8C"/>
    <w:pPr>
      <w:spacing w:line="278" w:lineRule="auto"/>
    </w:pPr>
    <w:rPr>
      <w:sz w:val="24"/>
      <w:szCs w:val="24"/>
    </w:rPr>
  </w:style>
  <w:style w:type="paragraph" w:customStyle="1" w:styleId="A3949EE1442341838E3B609C033FA779">
    <w:name w:val="A3949EE1442341838E3B609C033FA779"/>
    <w:rsid w:val="00043A8C"/>
    <w:pPr>
      <w:spacing w:line="278" w:lineRule="auto"/>
    </w:pPr>
    <w:rPr>
      <w:sz w:val="24"/>
      <w:szCs w:val="24"/>
    </w:rPr>
  </w:style>
  <w:style w:type="paragraph" w:customStyle="1" w:styleId="AF2F9846803D438F90EE69C615654946">
    <w:name w:val="AF2F9846803D438F90EE69C615654946"/>
    <w:rsid w:val="00043A8C"/>
    <w:pPr>
      <w:spacing w:line="278" w:lineRule="auto"/>
    </w:pPr>
    <w:rPr>
      <w:sz w:val="24"/>
      <w:szCs w:val="24"/>
    </w:rPr>
  </w:style>
  <w:style w:type="paragraph" w:customStyle="1" w:styleId="32C6E09B76774F20A2A3FD0CFC2926DB">
    <w:name w:val="32C6E09B76774F20A2A3FD0CFC2926DB"/>
    <w:rsid w:val="00043A8C"/>
    <w:pPr>
      <w:spacing w:line="278" w:lineRule="auto"/>
    </w:pPr>
    <w:rPr>
      <w:sz w:val="24"/>
      <w:szCs w:val="24"/>
    </w:rPr>
  </w:style>
  <w:style w:type="paragraph" w:customStyle="1" w:styleId="7A261A73B4E84D51A6E1258239C4DC5A">
    <w:name w:val="7A261A73B4E84D51A6E1258239C4DC5A"/>
    <w:rsid w:val="00043A8C"/>
    <w:pPr>
      <w:spacing w:line="278" w:lineRule="auto"/>
    </w:pPr>
    <w:rPr>
      <w:sz w:val="24"/>
      <w:szCs w:val="24"/>
    </w:rPr>
  </w:style>
  <w:style w:type="paragraph" w:customStyle="1" w:styleId="B24551276F364F6681128E2950C37FAA">
    <w:name w:val="B24551276F364F6681128E2950C37FAA"/>
    <w:rsid w:val="00043A8C"/>
    <w:pPr>
      <w:spacing w:line="278" w:lineRule="auto"/>
    </w:pPr>
    <w:rPr>
      <w:sz w:val="24"/>
      <w:szCs w:val="24"/>
    </w:rPr>
  </w:style>
  <w:style w:type="paragraph" w:customStyle="1" w:styleId="8D0E3CDCA8034B089A76930A2AA82F29">
    <w:name w:val="8D0E3CDCA8034B089A76930A2AA82F29"/>
    <w:rsid w:val="00043A8C"/>
    <w:pPr>
      <w:spacing w:line="278" w:lineRule="auto"/>
    </w:pPr>
    <w:rPr>
      <w:sz w:val="24"/>
      <w:szCs w:val="24"/>
    </w:rPr>
  </w:style>
  <w:style w:type="paragraph" w:customStyle="1" w:styleId="7374F3A5CF2C412B9356624CBD35501D">
    <w:name w:val="7374F3A5CF2C412B9356624CBD35501D"/>
    <w:rsid w:val="00043A8C"/>
    <w:pPr>
      <w:spacing w:line="278" w:lineRule="auto"/>
    </w:pPr>
    <w:rPr>
      <w:sz w:val="24"/>
      <w:szCs w:val="24"/>
    </w:rPr>
  </w:style>
  <w:style w:type="paragraph" w:customStyle="1" w:styleId="D05992599B4542108077CB4B0AD7AD6B">
    <w:name w:val="D05992599B4542108077CB4B0AD7AD6B"/>
    <w:rsid w:val="00043A8C"/>
    <w:pPr>
      <w:spacing w:line="278" w:lineRule="auto"/>
    </w:pPr>
    <w:rPr>
      <w:sz w:val="24"/>
      <w:szCs w:val="24"/>
    </w:rPr>
  </w:style>
  <w:style w:type="paragraph" w:customStyle="1" w:styleId="E030103BC1104581BE5B839FF9CE7B88">
    <w:name w:val="E030103BC1104581BE5B839FF9CE7B88"/>
    <w:rsid w:val="00043A8C"/>
    <w:pPr>
      <w:spacing w:line="278" w:lineRule="auto"/>
    </w:pPr>
    <w:rPr>
      <w:sz w:val="24"/>
      <w:szCs w:val="24"/>
    </w:rPr>
  </w:style>
  <w:style w:type="paragraph" w:customStyle="1" w:styleId="309C26452C9C48899DFF60EDEDB15454">
    <w:name w:val="309C26452C9C48899DFF60EDEDB15454"/>
    <w:rsid w:val="003D4153"/>
    <w:pPr>
      <w:spacing w:line="278" w:lineRule="auto"/>
    </w:pPr>
    <w:rPr>
      <w:sz w:val="24"/>
      <w:szCs w:val="24"/>
    </w:rPr>
  </w:style>
  <w:style w:type="paragraph" w:customStyle="1" w:styleId="02044BFBA6D64803ABAC0B3FEDABEB38">
    <w:name w:val="02044BFBA6D64803ABAC0B3FEDABEB38"/>
    <w:rsid w:val="003D4153"/>
    <w:pPr>
      <w:spacing w:line="278" w:lineRule="auto"/>
    </w:pPr>
    <w:rPr>
      <w:sz w:val="24"/>
      <w:szCs w:val="24"/>
    </w:rPr>
  </w:style>
  <w:style w:type="paragraph" w:customStyle="1" w:styleId="15D1F28CD8E0410184D405F7AE038B33">
    <w:name w:val="15D1F28CD8E0410184D405F7AE038B33"/>
    <w:rsid w:val="003D4153"/>
    <w:pPr>
      <w:spacing w:line="278" w:lineRule="auto"/>
    </w:pPr>
    <w:rPr>
      <w:sz w:val="24"/>
      <w:szCs w:val="24"/>
    </w:rPr>
  </w:style>
  <w:style w:type="paragraph" w:customStyle="1" w:styleId="B577B53BB88F43DCBE22672EDD797BDB">
    <w:name w:val="B577B53BB88F43DCBE22672EDD797BDB"/>
    <w:rsid w:val="003D4153"/>
    <w:pPr>
      <w:spacing w:line="278" w:lineRule="auto"/>
    </w:pPr>
    <w:rPr>
      <w:sz w:val="24"/>
      <w:szCs w:val="24"/>
    </w:rPr>
  </w:style>
  <w:style w:type="paragraph" w:customStyle="1" w:styleId="833937D0948D47748C40B8E52917660C">
    <w:name w:val="833937D0948D47748C40B8E52917660C"/>
    <w:rsid w:val="003D4153"/>
    <w:pPr>
      <w:spacing w:line="278" w:lineRule="auto"/>
    </w:pPr>
    <w:rPr>
      <w:sz w:val="24"/>
      <w:szCs w:val="24"/>
    </w:rPr>
  </w:style>
  <w:style w:type="paragraph" w:customStyle="1" w:styleId="E7F12655894744EA8FCA4EF51DF2E09A">
    <w:name w:val="E7F12655894744EA8FCA4EF51DF2E09A"/>
    <w:rsid w:val="003D4153"/>
    <w:pPr>
      <w:spacing w:line="278" w:lineRule="auto"/>
    </w:pPr>
    <w:rPr>
      <w:sz w:val="24"/>
      <w:szCs w:val="24"/>
    </w:rPr>
  </w:style>
  <w:style w:type="paragraph" w:customStyle="1" w:styleId="407084BCB1C04DFF99B420C6DE834F5A">
    <w:name w:val="407084BCB1C04DFF99B420C6DE834F5A"/>
    <w:rsid w:val="003D4153"/>
    <w:pPr>
      <w:spacing w:line="278" w:lineRule="auto"/>
    </w:pPr>
    <w:rPr>
      <w:sz w:val="24"/>
      <w:szCs w:val="24"/>
    </w:rPr>
  </w:style>
  <w:style w:type="paragraph" w:customStyle="1" w:styleId="03D362121086422BB7AE125483D505EE">
    <w:name w:val="03D362121086422BB7AE125483D505EE"/>
    <w:rsid w:val="003D415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73AEF26B-0B67-446D-8F4B-24B021A7D8B6}">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3.xml><?xml version="1.0" encoding="utf-8"?>
<ds:datastoreItem xmlns:ds="http://schemas.openxmlformats.org/officeDocument/2006/customXml" ds:itemID="{089BF89E-F760-4613-8A7C-424DB6683857}">
  <ds:schemaRefs>
    <ds:schemaRef ds:uri="http://schemas.microsoft.com/sharepoint/v3/contenttype/forms"/>
  </ds:schemaRefs>
</ds:datastoreItem>
</file>

<file path=customXml/itemProps4.xml><?xml version="1.0" encoding="utf-8"?>
<ds:datastoreItem xmlns:ds="http://schemas.openxmlformats.org/officeDocument/2006/customXml" ds:itemID="{E34FDDE3-FF19-40AF-B8C6-4B607AF6A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BASE AE</Template>
  <TotalTime>37</TotalTime>
  <Pages>8</Pages>
  <Words>1762</Words>
  <Characters>9695</Characters>
  <Application>Microsoft Office Word</Application>
  <DocSecurity>0</DocSecurity>
  <Lines>80</Lines>
  <Paragraphs>22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11435</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BELLAMY Mélissa</cp:lastModifiedBy>
  <cp:revision>33</cp:revision>
  <cp:lastPrinted>2016-07-06T12:55:00Z</cp:lastPrinted>
  <dcterms:created xsi:type="dcterms:W3CDTF">2026-03-04T11:36:00Z</dcterms:created>
  <dcterms:modified xsi:type="dcterms:W3CDTF">2026-08-28T14:27:00Z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